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9D5" w:rsidRPr="00CC47BB" w:rsidRDefault="00F719D5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:rsidR="00A01018" w:rsidRDefault="00E235B9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  <w:r>
        <w:rPr>
          <w:rFonts w:ascii="Calibri" w:hAnsi="Calibri"/>
          <w:i w:val="0"/>
          <w:iCs/>
          <w:sz w:val="22"/>
          <w:szCs w:val="22"/>
          <w:lang w:val="uk-UA"/>
        </w:rPr>
        <w:t xml:space="preserve">  </w:t>
      </w:r>
    </w:p>
    <w:p w:rsidR="00E235B9" w:rsidRPr="00CC47BB" w:rsidRDefault="00E235B9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:rsidR="00A01018" w:rsidRPr="00CC47BB" w:rsidRDefault="00A01018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:rsidR="00A01018" w:rsidRPr="00CC47BB" w:rsidRDefault="00A01018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:rsidR="00A01018" w:rsidRPr="00CC47BB" w:rsidRDefault="00A01018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:rsidR="00F74B1B" w:rsidRPr="00CC47BB" w:rsidRDefault="0039704B" w:rsidP="00107FF3">
      <w:pPr>
        <w:pStyle w:val="Twordnormal"/>
        <w:jc w:val="right"/>
        <w:rPr>
          <w:rFonts w:ascii="Calibri" w:hAnsi="Calibri"/>
          <w:i w:val="0"/>
          <w:iCs/>
          <w:sz w:val="22"/>
          <w:szCs w:val="22"/>
          <w:lang w:val="uk-UA"/>
        </w:rPr>
      </w:pPr>
      <w:r w:rsidRPr="00CC47BB">
        <w:rPr>
          <w:rFonts w:ascii="Calibri" w:hAnsi="Calibri"/>
          <w:i w:val="0"/>
          <w:iCs/>
          <w:sz w:val="22"/>
          <w:szCs w:val="22"/>
          <w:lang w:val="uk-UA"/>
        </w:rPr>
        <w:t>ЗАТВЕРДЖУЮ</w:t>
      </w:r>
      <w:r w:rsidR="00F719D5" w:rsidRPr="00CC47BB">
        <w:rPr>
          <w:rFonts w:ascii="Calibri" w:hAnsi="Calibri"/>
          <w:i w:val="0"/>
          <w:iCs/>
          <w:sz w:val="22"/>
          <w:szCs w:val="22"/>
          <w:lang w:val="uk-UA"/>
        </w:rPr>
        <w:t>:</w:t>
      </w:r>
      <w:r w:rsidR="00107FF3" w:rsidRPr="00CC47BB">
        <w:rPr>
          <w:rFonts w:ascii="Calibri" w:hAnsi="Calibri"/>
          <w:i w:val="0"/>
          <w:iCs/>
          <w:sz w:val="22"/>
          <w:szCs w:val="22"/>
          <w:lang w:val="uk-UA"/>
        </w:rPr>
        <w:tab/>
      </w:r>
      <w:r w:rsidR="00107FF3" w:rsidRPr="00CC47BB">
        <w:rPr>
          <w:rFonts w:ascii="Calibri" w:hAnsi="Calibri"/>
          <w:i w:val="0"/>
          <w:iCs/>
          <w:sz w:val="22"/>
          <w:szCs w:val="22"/>
          <w:lang w:val="uk-UA"/>
        </w:rPr>
        <w:tab/>
      </w:r>
    </w:p>
    <w:p w:rsidR="0039704B" w:rsidRPr="00EE7F15" w:rsidRDefault="0039704B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:rsidR="0039704B" w:rsidRPr="00CC47BB" w:rsidRDefault="005B1AF2" w:rsidP="00107FF3">
      <w:pPr>
        <w:pStyle w:val="Twordnormal"/>
        <w:ind w:left="707"/>
        <w:jc w:val="right"/>
        <w:rPr>
          <w:rFonts w:ascii="Calibri" w:hAnsi="Calibri"/>
          <w:i w:val="0"/>
          <w:iCs/>
          <w:sz w:val="22"/>
          <w:szCs w:val="22"/>
          <w:lang w:val="uk-UA"/>
        </w:rPr>
      </w:pPr>
      <w:r>
        <w:rPr>
          <w:rFonts w:ascii="Calibri" w:hAnsi="Calibri"/>
          <w:i w:val="0"/>
          <w:iCs/>
          <w:sz w:val="22"/>
          <w:szCs w:val="22"/>
          <w:lang w:val="uk-UA"/>
        </w:rPr>
        <w:t>Головний інженер</w:t>
      </w:r>
      <w:r w:rsidR="00EF2D31" w:rsidRPr="00CC47BB">
        <w:rPr>
          <w:rFonts w:ascii="Calibri" w:hAnsi="Calibri"/>
          <w:i w:val="0"/>
          <w:iCs/>
          <w:sz w:val="22"/>
          <w:szCs w:val="22"/>
          <w:lang w:val="uk-UA"/>
        </w:rPr>
        <w:t xml:space="preserve"> </w:t>
      </w:r>
      <w:r w:rsidR="00107FF3" w:rsidRPr="00CC47BB">
        <w:rPr>
          <w:rFonts w:ascii="Calibri" w:hAnsi="Calibri"/>
          <w:i w:val="0"/>
          <w:iCs/>
          <w:sz w:val="22"/>
          <w:szCs w:val="22"/>
          <w:lang w:val="uk-UA"/>
        </w:rPr>
        <w:tab/>
      </w:r>
    </w:p>
    <w:p w:rsidR="00F74B1B" w:rsidRPr="00CC47BB" w:rsidRDefault="00912B91" w:rsidP="00107FF3">
      <w:pPr>
        <w:pStyle w:val="Twordnormal"/>
        <w:jc w:val="right"/>
        <w:rPr>
          <w:rFonts w:ascii="Calibri" w:hAnsi="Calibri"/>
          <w:i w:val="0"/>
          <w:iCs/>
          <w:sz w:val="22"/>
          <w:szCs w:val="22"/>
          <w:lang w:val="uk-UA"/>
        </w:rPr>
      </w:pPr>
      <w:r>
        <w:rPr>
          <w:rFonts w:ascii="Calibri" w:hAnsi="Calibri"/>
          <w:i w:val="0"/>
          <w:iCs/>
          <w:sz w:val="22"/>
          <w:szCs w:val="22"/>
          <w:lang w:val="uk-UA"/>
        </w:rPr>
        <w:t>Запорізького заводу</w:t>
      </w:r>
      <w:r w:rsidR="00107FF3" w:rsidRPr="00CC47BB">
        <w:rPr>
          <w:rFonts w:ascii="Calibri" w:hAnsi="Calibri"/>
          <w:i w:val="0"/>
          <w:iCs/>
          <w:sz w:val="22"/>
          <w:szCs w:val="22"/>
          <w:lang w:val="uk-UA"/>
        </w:rPr>
        <w:tab/>
      </w:r>
    </w:p>
    <w:p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:rsidR="00F719D5" w:rsidRPr="00CC47BB" w:rsidRDefault="00F719D5" w:rsidP="00107FF3">
      <w:pPr>
        <w:pStyle w:val="Twordnormal"/>
        <w:jc w:val="right"/>
        <w:rPr>
          <w:rFonts w:ascii="Calibri" w:hAnsi="Calibri"/>
          <w:i w:val="0"/>
          <w:iCs/>
          <w:sz w:val="22"/>
          <w:szCs w:val="22"/>
          <w:lang w:val="uk-UA"/>
        </w:rPr>
      </w:pPr>
      <w:r w:rsidRPr="00CC47BB">
        <w:rPr>
          <w:rFonts w:ascii="Calibri" w:hAnsi="Calibri"/>
          <w:i w:val="0"/>
          <w:iCs/>
          <w:sz w:val="22"/>
          <w:szCs w:val="22"/>
          <w:lang w:val="uk-UA"/>
        </w:rPr>
        <w:t xml:space="preserve">__________   </w:t>
      </w:r>
      <w:r w:rsidR="005B1AF2">
        <w:rPr>
          <w:rFonts w:ascii="Calibri" w:hAnsi="Calibri"/>
          <w:i w:val="0"/>
          <w:iCs/>
          <w:sz w:val="22"/>
          <w:szCs w:val="22"/>
          <w:lang w:val="uk-UA"/>
        </w:rPr>
        <w:t>Полянський А.Ю</w:t>
      </w:r>
      <w:r w:rsidR="00E04860">
        <w:rPr>
          <w:rFonts w:ascii="Calibri" w:hAnsi="Calibri"/>
          <w:i w:val="0"/>
          <w:iCs/>
          <w:sz w:val="22"/>
          <w:szCs w:val="22"/>
          <w:lang w:val="uk-UA"/>
        </w:rPr>
        <w:t>.</w:t>
      </w:r>
    </w:p>
    <w:p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:rsidR="00B7725C" w:rsidRPr="00CC47BB" w:rsidRDefault="00B7725C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:rsidR="00B7725C" w:rsidRPr="00CC47BB" w:rsidRDefault="00B7725C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:rsidR="00AD1D5C" w:rsidRPr="00CC47BB" w:rsidRDefault="005B1AF2" w:rsidP="005B1AF2">
      <w:pPr>
        <w:pStyle w:val="1"/>
        <w:jc w:val="center"/>
        <w:rPr>
          <w:rFonts w:ascii="Calibri" w:hAnsi="Calibri"/>
          <w:b w:val="0"/>
          <w:sz w:val="36"/>
          <w:szCs w:val="36"/>
          <w:lang w:val="uk-UA"/>
        </w:rPr>
      </w:pPr>
      <w:r>
        <w:rPr>
          <w:rFonts w:ascii="Calibri" w:hAnsi="Calibri"/>
          <w:b w:val="0"/>
          <w:sz w:val="36"/>
          <w:szCs w:val="36"/>
          <w:lang w:val="uk-UA"/>
        </w:rPr>
        <w:t xml:space="preserve">ТЕХНІЧНЕ </w:t>
      </w:r>
      <w:r w:rsidR="0039704B" w:rsidRPr="00CC47BB">
        <w:rPr>
          <w:rFonts w:ascii="Calibri" w:hAnsi="Calibri"/>
          <w:b w:val="0"/>
          <w:sz w:val="36"/>
          <w:szCs w:val="36"/>
          <w:lang w:val="uk-UA"/>
        </w:rPr>
        <w:t>ЗАВДАННЯ</w:t>
      </w:r>
    </w:p>
    <w:p w:rsidR="00CF79B4" w:rsidRPr="007343E1" w:rsidRDefault="00231B1C" w:rsidP="005B1AF2">
      <w:pPr>
        <w:spacing w:line="300" w:lineRule="auto"/>
        <w:ind w:right="-180" w:firstLine="360"/>
        <w:jc w:val="center"/>
        <w:rPr>
          <w:rFonts w:ascii="Calibri" w:hAnsi="Calibri"/>
          <w:bCs/>
          <w:iCs/>
          <w:sz w:val="22"/>
          <w:szCs w:val="22"/>
          <w:lang w:val="uk-UA"/>
        </w:rPr>
      </w:pPr>
      <w:r w:rsidRPr="007343E1">
        <w:rPr>
          <w:rFonts w:ascii="Calibri" w:hAnsi="Calibri"/>
          <w:iCs/>
          <w:sz w:val="22"/>
          <w:szCs w:val="22"/>
          <w:lang w:val="uk-UA"/>
        </w:rPr>
        <w:t>«</w:t>
      </w:r>
      <w:r w:rsidR="005B1AF2" w:rsidRPr="007343E1">
        <w:rPr>
          <w:rFonts w:ascii="Calibri" w:hAnsi="Calibri"/>
          <w:bCs/>
          <w:iCs/>
          <w:sz w:val="22"/>
          <w:szCs w:val="22"/>
          <w:lang w:val="uk-UA"/>
        </w:rPr>
        <w:t>Заку</w:t>
      </w:r>
      <w:r w:rsidR="00F72C5B">
        <w:rPr>
          <w:rFonts w:ascii="Calibri" w:hAnsi="Calibri"/>
          <w:bCs/>
          <w:iCs/>
          <w:sz w:val="22"/>
          <w:szCs w:val="22"/>
          <w:lang w:val="uk-UA"/>
        </w:rPr>
        <w:t xml:space="preserve">півля </w:t>
      </w:r>
      <w:proofErr w:type="spellStart"/>
      <w:r w:rsidR="00F72C5B">
        <w:rPr>
          <w:rFonts w:ascii="Calibri" w:hAnsi="Calibri"/>
          <w:bCs/>
          <w:iCs/>
          <w:sz w:val="22"/>
          <w:szCs w:val="22"/>
          <w:lang w:val="uk-UA"/>
        </w:rPr>
        <w:t>киснемірів</w:t>
      </w:r>
      <w:proofErr w:type="spellEnd"/>
      <w:r w:rsidR="00F72C5B">
        <w:rPr>
          <w:rFonts w:ascii="Calibri" w:hAnsi="Calibri"/>
          <w:bCs/>
          <w:iCs/>
          <w:sz w:val="22"/>
          <w:szCs w:val="22"/>
          <w:lang w:val="uk-UA"/>
        </w:rPr>
        <w:t xml:space="preserve"> для ліній розливу  </w:t>
      </w:r>
      <w:r w:rsidR="00F72C5B">
        <w:rPr>
          <w:rFonts w:ascii="Calibri" w:hAnsi="Calibri"/>
          <w:bCs/>
          <w:iCs/>
          <w:sz w:val="22"/>
          <w:szCs w:val="22"/>
          <w:lang w:val="en-US"/>
        </w:rPr>
        <w:t>PET</w:t>
      </w:r>
      <w:r w:rsidR="00274059">
        <w:rPr>
          <w:rFonts w:ascii="Calibri" w:hAnsi="Calibri"/>
          <w:bCs/>
          <w:iCs/>
          <w:sz w:val="22"/>
          <w:szCs w:val="22"/>
          <w:lang w:val="uk-UA"/>
        </w:rPr>
        <w:t>-1</w:t>
      </w:r>
      <w:r w:rsidR="00F72C5B">
        <w:rPr>
          <w:rFonts w:ascii="Calibri" w:hAnsi="Calibri"/>
          <w:bCs/>
          <w:iCs/>
          <w:sz w:val="22"/>
          <w:szCs w:val="22"/>
          <w:lang w:val="uk-UA"/>
        </w:rPr>
        <w:t xml:space="preserve"> та</w:t>
      </w:r>
      <w:r w:rsidR="00F72C5B" w:rsidRPr="00F72C5B">
        <w:rPr>
          <w:rFonts w:ascii="Calibri" w:hAnsi="Calibri"/>
          <w:bCs/>
          <w:iCs/>
          <w:sz w:val="22"/>
          <w:szCs w:val="22"/>
          <w:lang w:val="uk-UA"/>
        </w:rPr>
        <w:t xml:space="preserve"> </w:t>
      </w:r>
      <w:r w:rsidR="00F43725">
        <w:rPr>
          <w:rFonts w:ascii="Calibri" w:hAnsi="Calibri"/>
          <w:bCs/>
          <w:iCs/>
          <w:sz w:val="22"/>
          <w:szCs w:val="22"/>
        </w:rPr>
        <w:t>РЕТ-4</w:t>
      </w:r>
      <w:bookmarkStart w:id="0" w:name="_GoBack"/>
      <w:bookmarkEnd w:id="0"/>
      <w:r w:rsidR="00912B91" w:rsidRPr="007343E1">
        <w:rPr>
          <w:rFonts w:ascii="Calibri" w:hAnsi="Calibri"/>
          <w:iCs/>
          <w:sz w:val="22"/>
          <w:szCs w:val="22"/>
          <w:lang w:val="uk-UA"/>
        </w:rPr>
        <w:t>»</w:t>
      </w:r>
    </w:p>
    <w:p w:rsidR="00F74B1B" w:rsidRPr="007343E1" w:rsidRDefault="00F74B1B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:rsidR="00CC47BB" w:rsidRPr="00CC47BB" w:rsidRDefault="00CC47BB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:rsidR="00CC47BB" w:rsidRPr="00CC47BB" w:rsidRDefault="00CC47BB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:rsidR="00CC47BB" w:rsidRPr="00CC47BB" w:rsidRDefault="00CC47BB" w:rsidP="00CC47BB">
      <w:pPr>
        <w:pStyle w:val="Twordnormal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:rsidR="00CC47BB" w:rsidRPr="00CC47BB" w:rsidRDefault="00CC47BB" w:rsidP="00CC47BB">
      <w:pPr>
        <w:pStyle w:val="Twordnormal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:rsidR="00B7725C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:rsidR="007A2DC4" w:rsidRPr="00CC47BB" w:rsidRDefault="007A2DC4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:rsidR="0035312F" w:rsidRPr="00CC47BB" w:rsidRDefault="0035312F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:rsidR="0035312F" w:rsidRPr="00CC47BB" w:rsidRDefault="0035312F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:rsidR="00A01018" w:rsidRDefault="00EB1201" w:rsidP="00A01018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  <w:r w:rsidRPr="00CC47BB">
        <w:rPr>
          <w:rFonts w:ascii="Calibri" w:hAnsi="Calibri"/>
          <w:i w:val="0"/>
          <w:iCs/>
          <w:sz w:val="22"/>
          <w:szCs w:val="22"/>
          <w:lang w:val="uk-UA"/>
        </w:rPr>
        <w:t>м.</w:t>
      </w:r>
      <w:r w:rsidR="004816F9">
        <w:rPr>
          <w:rFonts w:ascii="Calibri" w:hAnsi="Calibri"/>
          <w:i w:val="0"/>
          <w:iCs/>
          <w:sz w:val="22"/>
          <w:szCs w:val="22"/>
          <w:lang w:val="uk-UA"/>
        </w:rPr>
        <w:t xml:space="preserve"> Запоріжжя– 201</w:t>
      </w:r>
      <w:r w:rsidR="00274059">
        <w:rPr>
          <w:rFonts w:ascii="Calibri" w:hAnsi="Calibri"/>
          <w:i w:val="0"/>
          <w:iCs/>
          <w:sz w:val="22"/>
          <w:szCs w:val="22"/>
          <w:lang w:val="uk-UA"/>
        </w:rPr>
        <w:t>9</w:t>
      </w:r>
    </w:p>
    <w:p w:rsidR="007968F4" w:rsidRDefault="007968F4" w:rsidP="00A01018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:rsidR="007968F4" w:rsidRDefault="007968F4" w:rsidP="00A01018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:rsidR="00912B91" w:rsidRDefault="00912B91" w:rsidP="00A01018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:rsidR="0094744E" w:rsidRPr="00CC47BB" w:rsidRDefault="0094744E" w:rsidP="00A01018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:rsidR="007E1147" w:rsidRPr="007E1147" w:rsidRDefault="00B7725C" w:rsidP="007E1147">
      <w:pPr>
        <w:pStyle w:val="af1"/>
        <w:numPr>
          <w:ilvl w:val="0"/>
          <w:numId w:val="16"/>
        </w:numPr>
        <w:outlineLvl w:val="0"/>
        <w:rPr>
          <w:rStyle w:val="af0"/>
          <w:rFonts w:ascii="Calibri" w:eastAsia="Calibri" w:hAnsi="Calibri"/>
          <w:sz w:val="22"/>
          <w:szCs w:val="22"/>
          <w:lang w:val="uk-UA"/>
        </w:rPr>
      </w:pPr>
      <w:r w:rsidRPr="007E1147">
        <w:rPr>
          <w:rStyle w:val="af0"/>
          <w:rFonts w:ascii="Calibri" w:eastAsia="Calibri" w:hAnsi="Calibri"/>
          <w:sz w:val="22"/>
          <w:szCs w:val="22"/>
          <w:lang w:val="uk-UA"/>
        </w:rPr>
        <w:lastRenderedPageBreak/>
        <w:t>Загальні відомості</w:t>
      </w:r>
      <w:r w:rsidR="009D7358" w:rsidRPr="007E1147">
        <w:rPr>
          <w:rStyle w:val="af0"/>
          <w:rFonts w:ascii="Calibri" w:eastAsia="Calibri" w:hAnsi="Calibri"/>
          <w:sz w:val="22"/>
          <w:szCs w:val="22"/>
          <w:lang w:val="uk-UA"/>
        </w:rPr>
        <w:t>.</w:t>
      </w:r>
    </w:p>
    <w:p w:rsidR="00735025" w:rsidRPr="007E1147" w:rsidRDefault="00B7725C" w:rsidP="00D93CA8">
      <w:pPr>
        <w:numPr>
          <w:ilvl w:val="1"/>
          <w:numId w:val="6"/>
        </w:numPr>
        <w:ind w:left="1134" w:hanging="425"/>
        <w:outlineLvl w:val="0"/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</w:pP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Область застосуванн</w:t>
      </w:r>
      <w:r w:rsidR="00C455C6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я.</w:t>
      </w:r>
    </w:p>
    <w:p w:rsidR="00C455C6" w:rsidRPr="007E1147" w:rsidRDefault="0035312F" w:rsidP="00735025">
      <w:pPr>
        <w:ind w:left="1134"/>
        <w:outlineLvl w:val="0"/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</w:pP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Дане</w:t>
      </w:r>
      <w:r w:rsidR="00B7725C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завдання містить основні вимоги </w:t>
      </w:r>
      <w:r w:rsidR="00231B1C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до </w:t>
      </w:r>
      <w:proofErr w:type="spellStart"/>
      <w:r w:rsidR="00F72C5B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киснемірів</w:t>
      </w:r>
      <w:proofErr w:type="spellEnd"/>
      <w:r w:rsidR="00F72C5B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для ліній розливу</w:t>
      </w:r>
      <w:r w:rsidR="004022D0" w:rsidRPr="007E1147">
        <w:rPr>
          <w:rFonts w:ascii="Calibri" w:hAnsi="Calibri" w:cs="Arial"/>
          <w:bCs/>
          <w:color w:val="222222"/>
          <w:sz w:val="22"/>
          <w:szCs w:val="22"/>
          <w:lang w:val="uk-UA"/>
        </w:rPr>
        <w:t xml:space="preserve">. </w:t>
      </w:r>
    </w:p>
    <w:p w:rsidR="00C455C6" w:rsidRPr="007E1147" w:rsidRDefault="00B7725C" w:rsidP="00D93CA8">
      <w:pPr>
        <w:numPr>
          <w:ilvl w:val="1"/>
          <w:numId w:val="6"/>
        </w:numPr>
        <w:ind w:left="1134" w:hanging="425"/>
        <w:outlineLvl w:val="0"/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</w:pP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Найменування та адреси підприємства </w:t>
      </w:r>
      <w:r w:rsidR="0035312F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–</w:t>
      </w: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</w:t>
      </w:r>
      <w:proofErr w:type="spellStart"/>
      <w:r w:rsidR="00A418CB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ПІДРЯДНИК</w:t>
      </w: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а</w:t>
      </w:r>
      <w:proofErr w:type="spellEnd"/>
      <w:r w:rsidR="0035312F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в</w:t>
      </w: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изначається за результатами вибору підрядної організації</w:t>
      </w:r>
      <w:r w:rsidR="00EB1201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на тендерній основі</w:t>
      </w: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.</w:t>
      </w:r>
    </w:p>
    <w:p w:rsidR="00735025" w:rsidRPr="007E1147" w:rsidRDefault="00B7725C" w:rsidP="00D93CA8">
      <w:pPr>
        <w:numPr>
          <w:ilvl w:val="1"/>
          <w:numId w:val="6"/>
        </w:numPr>
        <w:ind w:left="1134" w:hanging="425"/>
        <w:outlineLvl w:val="0"/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</w:pP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Найменування та адресу підприємства - </w:t>
      </w:r>
      <w:r w:rsidR="0035312F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ЗАМОВНИК</w:t>
      </w: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А</w:t>
      </w: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br/>
        <w:t>Підприємство</w:t>
      </w:r>
      <w:r w:rsidR="0035312F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</w:t>
      </w: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-</w:t>
      </w:r>
      <w:r w:rsidR="0035312F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ЗАМОВНИК</w:t>
      </w: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: </w:t>
      </w:r>
      <w:r w:rsidR="009711E2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П</w:t>
      </w:r>
      <w:r w:rsidR="00FF2FAF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РИВАТНЕ</w:t>
      </w:r>
      <w:r w:rsidR="009711E2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АКЦІОНЕРНЕ ТОВАРИСТВО «КАРЛСБЕРГ УКРАЇНА»</w:t>
      </w:r>
      <w:r w:rsidR="0004012E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</w:t>
      </w: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УКРАЇНА</w:t>
      </w:r>
      <w:r w:rsidR="00CC47BB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,</w:t>
      </w:r>
      <w:r w:rsidR="00A16420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м. Запоріжжя</w:t>
      </w: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, вул. </w:t>
      </w:r>
      <w:r w:rsidR="0059741F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Василя Стуса</w:t>
      </w:r>
      <w:r w:rsidR="00A16420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6</w:t>
      </w:r>
    </w:p>
    <w:p w:rsidR="00896C8B" w:rsidRPr="00DB2EEF" w:rsidRDefault="003754AC" w:rsidP="005F7622">
      <w:pPr>
        <w:numPr>
          <w:ilvl w:val="1"/>
          <w:numId w:val="6"/>
        </w:numPr>
        <w:ind w:left="1134" w:hanging="425"/>
        <w:outlineLvl w:val="0"/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</w:pPr>
      <w:r w:rsidRPr="00DB2EEF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Терміни постачання обладнання</w:t>
      </w:r>
      <w:r w:rsidR="00B7725C" w:rsidRPr="00DB2EEF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br/>
      </w:r>
      <w:r w:rsidR="0035312F" w:rsidRPr="00DB2EEF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Термін </w:t>
      </w:r>
      <w:r w:rsidRPr="00DB2EEF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постачання обладнання </w:t>
      </w:r>
      <w:r w:rsidR="0035312F" w:rsidRPr="00DB2EEF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–</w:t>
      </w:r>
      <w:r w:rsidR="00B563AA" w:rsidRPr="00DB2EEF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згідно</w:t>
      </w:r>
      <w:r w:rsidR="0035312F" w:rsidRPr="00DB2EEF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</w:t>
      </w:r>
      <w:r w:rsidR="00B563AA" w:rsidRPr="00DB2EEF">
        <w:rPr>
          <w:rFonts w:ascii="Calibri" w:hAnsi="Calibri" w:cs="Arial"/>
          <w:bCs/>
          <w:color w:val="222222"/>
          <w:sz w:val="22"/>
          <w:szCs w:val="22"/>
          <w:lang w:val="uk-UA"/>
        </w:rPr>
        <w:t>пункту відповідно укладеного договору.</w:t>
      </w:r>
    </w:p>
    <w:p w:rsidR="007F4758" w:rsidRPr="007E1147" w:rsidRDefault="007F4758" w:rsidP="001042CA">
      <w:pPr>
        <w:ind w:left="1134"/>
        <w:outlineLvl w:val="0"/>
        <w:rPr>
          <w:rStyle w:val="longtext"/>
          <w:rFonts w:ascii="Calibri" w:hAnsi="Calibri"/>
          <w:bCs/>
          <w:kern w:val="28"/>
          <w:sz w:val="22"/>
          <w:szCs w:val="22"/>
          <w:lang w:val="uk-UA" w:eastAsia="en-US"/>
        </w:rPr>
      </w:pPr>
    </w:p>
    <w:p w:rsidR="00735025" w:rsidRPr="007E1147" w:rsidRDefault="00B7725C" w:rsidP="007E1147">
      <w:pPr>
        <w:pStyle w:val="af1"/>
        <w:numPr>
          <w:ilvl w:val="0"/>
          <w:numId w:val="16"/>
        </w:numPr>
        <w:outlineLvl w:val="0"/>
        <w:rPr>
          <w:rStyle w:val="af0"/>
          <w:rFonts w:ascii="Calibri" w:eastAsia="Calibri" w:hAnsi="Calibri"/>
          <w:sz w:val="22"/>
          <w:szCs w:val="22"/>
          <w:lang w:val="uk-UA"/>
        </w:rPr>
      </w:pPr>
      <w:r w:rsidRPr="007E1147">
        <w:rPr>
          <w:rStyle w:val="af0"/>
          <w:rFonts w:ascii="Calibri" w:eastAsia="Calibri" w:hAnsi="Calibri"/>
          <w:sz w:val="22"/>
          <w:szCs w:val="22"/>
          <w:lang w:val="uk-UA"/>
        </w:rPr>
        <w:t>Призначення і цілі</w:t>
      </w:r>
      <w:r w:rsidR="002B4DC8" w:rsidRPr="007E1147">
        <w:rPr>
          <w:rStyle w:val="af0"/>
          <w:rFonts w:ascii="Calibri" w:eastAsia="Calibri" w:hAnsi="Calibri"/>
          <w:sz w:val="22"/>
          <w:szCs w:val="22"/>
          <w:lang w:val="uk-UA"/>
        </w:rPr>
        <w:t>.</w:t>
      </w:r>
    </w:p>
    <w:p w:rsidR="00A86AB7" w:rsidRPr="007E1147" w:rsidRDefault="00183A6B" w:rsidP="00023C12">
      <w:pPr>
        <w:numPr>
          <w:ilvl w:val="1"/>
          <w:numId w:val="7"/>
        </w:numPr>
        <w:ind w:left="1134" w:hanging="425"/>
        <w:outlineLvl w:val="0"/>
        <w:rPr>
          <w:rFonts w:ascii="Calibri" w:hAnsi="Calibri" w:cs="Arial"/>
          <w:bCs/>
          <w:iCs/>
          <w:color w:val="222222"/>
          <w:sz w:val="22"/>
          <w:szCs w:val="22"/>
          <w:lang w:val="uk-UA"/>
        </w:rPr>
      </w:pP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Встановлення</w:t>
      </w:r>
      <w:r w:rsidR="007E1147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мінімально необхідної кількості обладнання для контролю якості згідно нормативів «</w:t>
      </w:r>
      <w:r w:rsidR="007E1147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en-US"/>
        </w:rPr>
        <w:t>Carlsberg</w:t>
      </w:r>
      <w:r w:rsidR="007E1147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».</w:t>
      </w:r>
      <w:r w:rsidR="00B563AA" w:rsidRPr="007E1147">
        <w:rPr>
          <w:rFonts w:ascii="Calibri" w:hAnsi="Calibri" w:cs="Arial"/>
          <w:bCs/>
          <w:iCs/>
          <w:color w:val="222222"/>
          <w:sz w:val="22"/>
          <w:szCs w:val="22"/>
          <w:lang w:val="uk-UA"/>
        </w:rPr>
        <w:t xml:space="preserve"> </w:t>
      </w:r>
    </w:p>
    <w:p w:rsidR="007F4758" w:rsidRDefault="007F4758" w:rsidP="007F4758">
      <w:pPr>
        <w:ind w:left="1068"/>
        <w:outlineLvl w:val="0"/>
        <w:rPr>
          <w:rStyle w:val="longtext"/>
          <w:rFonts w:ascii="Calibri" w:hAnsi="Calibri" w:cs="Arial"/>
          <w:bCs/>
          <w:iCs/>
          <w:color w:val="222222"/>
          <w:sz w:val="20"/>
          <w:szCs w:val="20"/>
          <w:lang w:val="uk-UA"/>
        </w:rPr>
      </w:pPr>
    </w:p>
    <w:p w:rsidR="00C50057" w:rsidRPr="00B563AA" w:rsidRDefault="00C50057" w:rsidP="007F4758">
      <w:pPr>
        <w:ind w:left="1068"/>
        <w:outlineLvl w:val="0"/>
        <w:rPr>
          <w:rStyle w:val="longtext"/>
          <w:rFonts w:ascii="Calibri" w:hAnsi="Calibri" w:cs="Arial"/>
          <w:bCs/>
          <w:iCs/>
          <w:color w:val="222222"/>
          <w:sz w:val="20"/>
          <w:szCs w:val="20"/>
          <w:lang w:val="uk-UA"/>
        </w:rPr>
      </w:pPr>
    </w:p>
    <w:p w:rsidR="00735025" w:rsidRDefault="000F74B7" w:rsidP="0013134A">
      <w:pPr>
        <w:ind w:left="1134"/>
        <w:outlineLvl w:val="0"/>
        <w:rPr>
          <w:rStyle w:val="af0"/>
          <w:rFonts w:ascii="Calibri" w:hAnsi="Calibri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sz w:val="22"/>
          <w:szCs w:val="22"/>
          <w:lang w:val="uk-UA" w:eastAsia="en-US"/>
        </w:rPr>
        <w:t xml:space="preserve">3. Вимоги до </w:t>
      </w:r>
      <w:proofErr w:type="spellStart"/>
      <w:r>
        <w:rPr>
          <w:rStyle w:val="af0"/>
          <w:rFonts w:ascii="Calibri" w:hAnsi="Calibri"/>
          <w:sz w:val="22"/>
          <w:szCs w:val="22"/>
          <w:lang w:eastAsia="en-US"/>
        </w:rPr>
        <w:t>прилад</w:t>
      </w:r>
      <w:proofErr w:type="spellEnd"/>
      <w:r>
        <w:rPr>
          <w:rStyle w:val="af0"/>
          <w:rFonts w:ascii="Calibri" w:hAnsi="Calibri"/>
          <w:sz w:val="22"/>
          <w:szCs w:val="22"/>
          <w:lang w:val="uk-UA" w:eastAsia="en-US"/>
        </w:rPr>
        <w:t>і</w:t>
      </w:r>
      <w:r>
        <w:rPr>
          <w:rStyle w:val="af0"/>
          <w:rFonts w:ascii="Calibri" w:hAnsi="Calibri"/>
          <w:sz w:val="22"/>
          <w:szCs w:val="22"/>
          <w:lang w:eastAsia="en-US"/>
        </w:rPr>
        <w:t>в</w:t>
      </w:r>
      <w:r w:rsidR="009D7358" w:rsidRPr="00124114">
        <w:rPr>
          <w:rStyle w:val="af0"/>
          <w:rFonts w:ascii="Calibri" w:hAnsi="Calibri"/>
          <w:sz w:val="22"/>
          <w:szCs w:val="22"/>
          <w:lang w:val="uk-UA" w:eastAsia="en-US"/>
        </w:rPr>
        <w:t>.</w:t>
      </w:r>
    </w:p>
    <w:p w:rsidR="003754AC" w:rsidRDefault="003754AC" w:rsidP="00023C12">
      <w:pPr>
        <w:pStyle w:val="af1"/>
        <w:numPr>
          <w:ilvl w:val="1"/>
          <w:numId w:val="19"/>
        </w:numPr>
        <w:ind w:left="1134" w:hanging="425"/>
        <w:outlineLvl w:val="0"/>
        <w:rPr>
          <w:rStyle w:val="af0"/>
          <w:rFonts w:ascii="Calibri" w:eastAsia="Calibri" w:hAnsi="Calibri"/>
          <w:b w:val="0"/>
          <w:sz w:val="22"/>
          <w:szCs w:val="22"/>
          <w:lang w:val="uk-UA"/>
        </w:rPr>
      </w:pPr>
      <w:r w:rsidRPr="00023C12">
        <w:rPr>
          <w:rStyle w:val="af0"/>
          <w:rFonts w:ascii="Calibri" w:eastAsia="Calibri" w:hAnsi="Calibri"/>
          <w:b w:val="0"/>
          <w:sz w:val="22"/>
          <w:szCs w:val="22"/>
          <w:lang w:val="uk-UA"/>
        </w:rPr>
        <w:t>Прилад для визначення розчиненого кисню в пиві</w:t>
      </w:r>
      <w:r w:rsidR="00183A6B" w:rsidRPr="00023C12">
        <w:rPr>
          <w:rStyle w:val="af0"/>
          <w:rFonts w:ascii="Calibri" w:eastAsia="Calibri" w:hAnsi="Calibri"/>
          <w:b w:val="0"/>
          <w:sz w:val="22"/>
          <w:szCs w:val="22"/>
          <w:lang w:val="uk-UA"/>
        </w:rPr>
        <w:t xml:space="preserve"> в кількості – 2 шт</w:t>
      </w:r>
      <w:r w:rsidRPr="00023C12">
        <w:rPr>
          <w:rStyle w:val="af0"/>
          <w:rFonts w:ascii="Calibri" w:eastAsia="Calibri" w:hAnsi="Calibri"/>
          <w:b w:val="0"/>
          <w:sz w:val="22"/>
          <w:szCs w:val="22"/>
          <w:lang w:val="uk-UA"/>
        </w:rPr>
        <w:t>.</w:t>
      </w:r>
    </w:p>
    <w:p w:rsidR="003754AC" w:rsidRPr="007E1147" w:rsidRDefault="00C50057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3.</w:t>
      </w:r>
      <w:r w:rsidR="00023C12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2 </w:t>
      </w:r>
      <w:r w:rsidR="003754AC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 w:rsidR="00023C12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 w:rsidR="003754AC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Робочі характеристики вимірюваного середовища:</w:t>
      </w:r>
    </w:p>
    <w:p w:rsidR="003754AC" w:rsidRPr="007E1147" w:rsidRDefault="003754AC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- пиво</w:t>
      </w:r>
    </w:p>
    <w:p w:rsidR="003754AC" w:rsidRPr="000643A6" w:rsidRDefault="003754AC" w:rsidP="00023C12">
      <w:pPr>
        <w:ind w:left="1134" w:hanging="425"/>
        <w:outlineLvl w:val="0"/>
        <w:rPr>
          <w:rStyle w:val="af0"/>
          <w:rFonts w:ascii="Calibri" w:hAnsi="Calibri"/>
          <w:b w:val="0"/>
          <w:color w:val="FF0000"/>
          <w:sz w:val="22"/>
          <w:szCs w:val="22"/>
          <w:lang w:val="uk-UA" w:eastAsia="en-US"/>
        </w:rPr>
      </w:pPr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- температура від -1 до </w:t>
      </w:r>
      <w:r w:rsidR="000643A6" w:rsidRPr="00342095">
        <w:rPr>
          <w:rStyle w:val="af0"/>
          <w:rFonts w:ascii="Calibri" w:hAnsi="Calibri"/>
          <w:b w:val="0"/>
          <w:sz w:val="22"/>
          <w:szCs w:val="22"/>
          <w:lang w:eastAsia="en-US"/>
        </w:rPr>
        <w:t>+</w:t>
      </w:r>
      <w:r w:rsidR="000643A6" w:rsidRPr="00342095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15 ° C </w:t>
      </w:r>
    </w:p>
    <w:p w:rsidR="003754AC" w:rsidRPr="007E1147" w:rsidRDefault="003754AC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-  тиск до 4 бар</w:t>
      </w:r>
    </w:p>
    <w:p w:rsidR="003754AC" w:rsidRPr="007E1147" w:rsidRDefault="003754AC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3.</w:t>
      </w:r>
      <w:r w:rsidR="00023C12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3 </w:t>
      </w:r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 w:rsidR="00023C12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Трубопровід, в який буде встановлений прилад, піддається безрозбірній мийці (CIP):</w:t>
      </w:r>
    </w:p>
    <w:p w:rsidR="003754AC" w:rsidRPr="007E1147" w:rsidRDefault="003754AC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- розчин каустику 170 </w:t>
      </w:r>
      <w:proofErr w:type="spellStart"/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мСм</w:t>
      </w:r>
      <w:proofErr w:type="spellEnd"/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/ см</w:t>
      </w:r>
    </w:p>
    <w:p w:rsidR="003754AC" w:rsidRPr="007E1147" w:rsidRDefault="003754AC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- розчин кислоти 40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proofErr w:type="spellStart"/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мСм</w:t>
      </w:r>
      <w:proofErr w:type="spellEnd"/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/ см</w:t>
      </w:r>
    </w:p>
    <w:p w:rsidR="003754AC" w:rsidRPr="007E1147" w:rsidRDefault="000F74B7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-</w:t>
      </w:r>
      <w:r w:rsidR="003754AC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стерилізація гарячою водою до 100 ° C</w:t>
      </w:r>
    </w:p>
    <w:p w:rsidR="003754AC" w:rsidRPr="007E1147" w:rsidRDefault="00023C12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3.4   </w:t>
      </w:r>
      <w:r w:rsidR="003754AC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Діапазон вимірювань приладу повинен бути не менше, ніж від 0 до 2000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proofErr w:type="spellStart"/>
      <w:r w:rsidR="003754AC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ppb</w:t>
      </w:r>
      <w:proofErr w:type="spellEnd"/>
      <w:r w:rsidR="003754AC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.</w:t>
      </w:r>
    </w:p>
    <w:p w:rsidR="003754AC" w:rsidRPr="00B60DA4" w:rsidRDefault="00023C12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3.5   </w:t>
      </w:r>
      <w:r w:rsidR="003754AC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Прилад</w:t>
      </w:r>
      <w:r w:rsidR="00F72C5B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и</w:t>
      </w:r>
      <w:r w:rsidR="003754AC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буде встановлюватися на </w:t>
      </w:r>
      <w:proofErr w:type="spellStart"/>
      <w:r w:rsidR="003754AC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трубопровід</w:t>
      </w:r>
      <w:r w:rsidR="00F72C5B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и</w:t>
      </w:r>
      <w:proofErr w:type="spellEnd"/>
      <w:r w:rsidR="003754AC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 w:rsidR="003754AC" w:rsidRPr="00342095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DN100</w:t>
      </w:r>
      <w:r w:rsidR="003754AC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, нержавіюча сталь. Необхідна поставка всіх монтажних деталей.</w:t>
      </w:r>
    </w:p>
    <w:p w:rsidR="00342095" w:rsidRDefault="00023C12" w:rsidP="00023C12">
      <w:pPr>
        <w:ind w:left="1134" w:hanging="425"/>
        <w:outlineLvl w:val="0"/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3.6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Повинна бути передбачена можливість вилучення приладу з трубопроводу без зупинки процесу.</w:t>
      </w:r>
      <w:r w:rsidR="000643A6" w:rsidRPr="000643A6">
        <w:t xml:space="preserve"> </w:t>
      </w:r>
    </w:p>
    <w:p w:rsidR="000F74B7" w:rsidRPr="007E1147" w:rsidRDefault="00023C12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3.7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Ступінь захисту приладу не нижче IP65.</w:t>
      </w:r>
    </w:p>
    <w:p w:rsidR="000F74B7" w:rsidRPr="007E1147" w:rsidRDefault="00023C12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3.8  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Відстань від </w:t>
      </w:r>
      <w:r w:rsidR="00F72C5B" w:rsidRPr="00F72C5B">
        <w:rPr>
          <w:rStyle w:val="af0"/>
          <w:rFonts w:ascii="Calibri" w:hAnsi="Calibri"/>
          <w:b w:val="0"/>
          <w:sz w:val="22"/>
          <w:szCs w:val="22"/>
          <w:lang w:eastAsia="en-US"/>
        </w:rPr>
        <w:t xml:space="preserve"> 1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датчика до перетворювача  5 м</w:t>
      </w:r>
      <w:r w:rsidR="00F72C5B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, від 2</w:t>
      </w:r>
      <w:r w:rsidR="00F72C5B" w:rsidRPr="00F72C5B">
        <w:t xml:space="preserve"> </w:t>
      </w:r>
      <w:r w:rsidR="00F72C5B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датчика до перетворювача  7</w:t>
      </w:r>
      <w:r w:rsidR="00F72C5B" w:rsidRPr="00F72C5B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м</w:t>
      </w:r>
      <w:r w:rsidR="00F72C5B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.</w:t>
      </w:r>
    </w:p>
    <w:p w:rsidR="000F74B7" w:rsidRPr="007E1147" w:rsidRDefault="00023C12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3.9  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Для перетворювача повинен бути передбачений настінний монтаж.</w:t>
      </w:r>
    </w:p>
    <w:p w:rsidR="000F74B7" w:rsidRPr="007E1147" w:rsidRDefault="00023C12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3.10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На перетворювачі повинна бути передбачена можливість моніторингу характеристик продукту - кількість розчиненого кисню, температура.</w:t>
      </w:r>
    </w:p>
    <w:p w:rsidR="000F74B7" w:rsidRPr="007E1147" w:rsidRDefault="00023C12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3.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11 </w:t>
      </w: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Так само повинна бути передбачена можливість архівації основних характеристик продукту і перегляду архіву на панелі перетворювача.</w:t>
      </w:r>
    </w:p>
    <w:p w:rsidR="003754AC" w:rsidRPr="007E1147" w:rsidRDefault="00023C12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3.12 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Напруга живлення приладу 24VDC</w:t>
      </w:r>
    </w:p>
    <w:p w:rsidR="000F74B7" w:rsidRPr="007E1147" w:rsidRDefault="00023C12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3.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1</w:t>
      </w: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3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Необхідно наявність двох струмових аналогових виходів 4-20 </w:t>
      </w:r>
      <w:proofErr w:type="spellStart"/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мА</w:t>
      </w:r>
      <w:proofErr w:type="spellEnd"/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для передачі значення виміряного розчиненого кисню і температури продукту на зовнішній пристрій.</w:t>
      </w:r>
    </w:p>
    <w:p w:rsidR="000F74B7" w:rsidRPr="007E1147" w:rsidRDefault="00023C12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3.14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Наявність реле сигналізації граничних значень вимірюваної величини</w:t>
      </w:r>
      <w:r w:rsidR="00C5005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.</w:t>
      </w:r>
    </w:p>
    <w:p w:rsidR="000F74B7" w:rsidRPr="000643A6" w:rsidRDefault="00023C12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3.15 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Як пристрій прийому інформації з перетворювача виступає модульна станція в</w:t>
      </w:r>
      <w:r w:rsidR="000643A6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ведення-виведення SIMATIC ET200</w:t>
      </w:r>
      <w:r w:rsidR="000643A6" w:rsidRPr="00342095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M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.</w:t>
      </w:r>
    </w:p>
    <w:p w:rsidR="00DB2EEF" w:rsidRDefault="00023C12" w:rsidP="00023C12">
      <w:pPr>
        <w:ind w:left="1134" w:hanging="425"/>
        <w:outlineLvl w:val="0"/>
        <w:rPr>
          <w:color w:val="FF0000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3.16 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Для станції SIMATIC ET200</w:t>
      </w:r>
      <w:r w:rsidR="000643A6" w:rsidRPr="00342095">
        <w:rPr>
          <w:rStyle w:val="af0"/>
          <w:rFonts w:ascii="Calibri" w:hAnsi="Calibri"/>
          <w:b w:val="0"/>
          <w:sz w:val="22"/>
          <w:szCs w:val="22"/>
          <w:lang w:val="en-US" w:eastAsia="en-US"/>
        </w:rPr>
        <w:t>M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необхідна додаткова установка модуля на два аналогових входи</w:t>
      </w:r>
      <w:r w:rsidR="00342095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на кожну зі станцій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.</w:t>
      </w:r>
      <w:r w:rsidR="000643A6" w:rsidRPr="000643A6">
        <w:rPr>
          <w:color w:val="FF0000"/>
        </w:rPr>
        <w:t xml:space="preserve"> </w:t>
      </w:r>
    </w:p>
    <w:p w:rsidR="00C03D71" w:rsidRDefault="00C03D71" w:rsidP="00023C12">
      <w:pPr>
        <w:ind w:left="1134" w:hanging="425"/>
        <w:outlineLvl w:val="0"/>
        <w:rPr>
          <w:bCs/>
          <w:lang w:val="uk-UA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3.17  При виборі обладнання необхідно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орієнтуватися на </w:t>
      </w:r>
      <w:proofErr w:type="spellStart"/>
      <w:r w:rsidRPr="00C03D71">
        <w:rPr>
          <w:bCs/>
          <w:lang w:val="en-US"/>
        </w:rPr>
        <w:t>Haffmans</w:t>
      </w:r>
      <w:proofErr w:type="spellEnd"/>
      <w:r w:rsidRPr="00C03D71">
        <w:rPr>
          <w:bCs/>
          <w:lang w:val="uk-UA"/>
        </w:rPr>
        <w:t xml:space="preserve"> </w:t>
      </w:r>
      <w:r w:rsidRPr="00C03D71">
        <w:rPr>
          <w:bCs/>
          <w:lang w:val="en-US"/>
        </w:rPr>
        <w:t>OGM</w:t>
      </w:r>
      <w:r>
        <w:rPr>
          <w:bCs/>
          <w:lang w:val="uk-UA"/>
        </w:rPr>
        <w:t>.</w:t>
      </w:r>
    </w:p>
    <w:p w:rsidR="00DB2EEF" w:rsidRDefault="00C03D71" w:rsidP="00342095">
      <w:pPr>
        <w:ind w:left="1134" w:hanging="425"/>
        <w:outlineLvl w:val="0"/>
        <w:rPr>
          <w:rFonts w:ascii="Calibri" w:hAnsi="Calibri"/>
          <w:bCs/>
          <w:sz w:val="22"/>
          <w:szCs w:val="22"/>
          <w:lang w:val="uk-UA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3.18  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Як модуль аналогового вве</w:t>
      </w:r>
      <w:r w:rsidR="000643A6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дення для станції SIMATIC </w:t>
      </w:r>
      <w:r w:rsidR="000643A6" w:rsidRPr="00342095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ET200M</w:t>
      </w:r>
      <w:r w:rsidR="000F74B7" w:rsidRPr="00342095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може підійти </w:t>
      </w:r>
      <w:r w:rsidR="000643A6" w:rsidRPr="00342095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6ES7 331-7KF02-0AB0</w:t>
      </w:r>
      <w:r w:rsidR="000F74B7" w:rsidRPr="00342095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 w:rsidR="00F239E1" w:rsidRPr="00342095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 w:rsidR="00342095" w:rsidRPr="00342095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з відповідним клемником.</w:t>
      </w:r>
      <w:r w:rsidRPr="00342095">
        <w:rPr>
          <w:rStyle w:val="af0"/>
          <w:rFonts w:ascii="Calibri" w:hAnsi="Calibri"/>
          <w:sz w:val="22"/>
          <w:szCs w:val="22"/>
          <w:lang w:val="uk-UA"/>
        </w:rPr>
        <w:t xml:space="preserve">  </w:t>
      </w:r>
      <w:r w:rsidRPr="00342095">
        <w:rPr>
          <w:rFonts w:ascii="Calibri" w:hAnsi="Calibri"/>
          <w:bCs/>
          <w:sz w:val="22"/>
          <w:szCs w:val="22"/>
          <w:lang w:val="uk-UA"/>
        </w:rPr>
        <w:t xml:space="preserve">    </w:t>
      </w:r>
    </w:p>
    <w:p w:rsidR="00DB2EEF" w:rsidRDefault="00DB2EEF" w:rsidP="00342095">
      <w:pPr>
        <w:ind w:left="1134" w:hanging="425"/>
        <w:outlineLvl w:val="0"/>
        <w:rPr>
          <w:rFonts w:ascii="Calibri" w:hAnsi="Calibri"/>
          <w:bCs/>
          <w:sz w:val="22"/>
          <w:szCs w:val="22"/>
          <w:lang w:val="uk-UA"/>
        </w:rPr>
      </w:pPr>
    </w:p>
    <w:p w:rsidR="003754AC" w:rsidRPr="00342095" w:rsidRDefault="00C03D71" w:rsidP="00DB2EEF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 w:rsidRPr="00342095">
        <w:rPr>
          <w:rFonts w:ascii="Calibri" w:hAnsi="Calibri"/>
          <w:bCs/>
          <w:sz w:val="22"/>
          <w:szCs w:val="22"/>
          <w:lang w:val="uk-UA"/>
        </w:rPr>
        <w:t xml:space="preserve"> </w:t>
      </w:r>
      <w:r w:rsidRPr="00DB2EEF">
        <w:rPr>
          <w:rFonts w:ascii="Calibri" w:hAnsi="Calibri"/>
          <w:b/>
          <w:bCs/>
          <w:sz w:val="22"/>
          <w:szCs w:val="22"/>
          <w:lang w:val="uk-UA"/>
        </w:rPr>
        <w:t xml:space="preserve">4. Порядок </w:t>
      </w:r>
      <w:r w:rsidR="00586CF4" w:rsidRPr="00DB2EEF">
        <w:rPr>
          <w:rFonts w:ascii="Calibri" w:hAnsi="Calibri"/>
          <w:b/>
          <w:bCs/>
          <w:sz w:val="22"/>
          <w:szCs w:val="22"/>
          <w:lang w:val="uk-UA"/>
        </w:rPr>
        <w:t>виконання</w:t>
      </w:r>
      <w:r w:rsidR="00586CF4" w:rsidRPr="00342095">
        <w:rPr>
          <w:rFonts w:ascii="Calibri" w:hAnsi="Calibri"/>
          <w:bCs/>
          <w:sz w:val="22"/>
          <w:szCs w:val="22"/>
          <w:lang w:val="uk-UA"/>
        </w:rPr>
        <w:t>.</w:t>
      </w:r>
      <w:r w:rsidRPr="00342095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  </w:t>
      </w:r>
    </w:p>
    <w:p w:rsidR="00C03D71" w:rsidRDefault="00586CF4" w:rsidP="0031402B">
      <w:pPr>
        <w:ind w:left="1134" w:hanging="425"/>
        <w:jc w:val="both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lastRenderedPageBreak/>
        <w:t xml:space="preserve">4.1  Підрядник </w:t>
      </w:r>
      <w:proofErr w:type="spellStart"/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забов</w:t>
      </w:r>
      <w:r w:rsidRPr="0031402B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’</w:t>
      </w: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язується</w:t>
      </w:r>
      <w:proofErr w:type="spellEnd"/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виконати в</w:t>
      </w:r>
      <w:r w:rsidR="0031402B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иїзд на місце виконання робіт для</w:t>
      </w: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проведення контролю відповідності виконання монтажних робіт </w:t>
      </w:r>
      <w:proofErr w:type="spellStart"/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технічн</w:t>
      </w:r>
      <w:proofErr w:type="spellEnd"/>
      <w:r w:rsidR="000643A6" w:rsidRPr="00342095">
        <w:rPr>
          <w:rStyle w:val="af0"/>
          <w:rFonts w:ascii="Calibri" w:hAnsi="Calibri"/>
          <w:b w:val="0"/>
          <w:sz w:val="22"/>
          <w:szCs w:val="22"/>
          <w:lang w:val="en-US" w:eastAsia="en-US"/>
        </w:rPr>
        <w:t>i</w:t>
      </w:r>
      <w:r w:rsidR="000643A6" w:rsidRPr="00342095">
        <w:rPr>
          <w:rStyle w:val="af0"/>
          <w:rFonts w:ascii="Calibri" w:hAnsi="Calibri"/>
          <w:b w:val="0"/>
          <w:sz w:val="22"/>
          <w:szCs w:val="22"/>
          <w:lang w:eastAsia="en-US"/>
        </w:rPr>
        <w:t>й</w:t>
      </w:r>
      <w:r w:rsidR="0031402B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документації приладу, та на проведення пусконалагоджувальних робіт.</w:t>
      </w:r>
    </w:p>
    <w:p w:rsidR="0031402B" w:rsidRDefault="0031402B" w:rsidP="0031402B">
      <w:pPr>
        <w:ind w:left="1134" w:hanging="425"/>
        <w:jc w:val="both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4.2  Місто встановлення </w:t>
      </w:r>
      <w:proofErr w:type="spellStart"/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киснеміру</w:t>
      </w:r>
      <w:proofErr w:type="spellEnd"/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узгоджується с Замовником.</w:t>
      </w:r>
    </w:p>
    <w:p w:rsidR="0031402B" w:rsidRPr="00586CF4" w:rsidRDefault="0031402B" w:rsidP="0031402B">
      <w:pPr>
        <w:ind w:left="1134" w:hanging="425"/>
        <w:jc w:val="both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</w:p>
    <w:p w:rsidR="00C03D71" w:rsidRDefault="00C03D71" w:rsidP="00C03D71">
      <w:pPr>
        <w:pStyle w:val="1"/>
        <w:ind w:left="708"/>
        <w:rPr>
          <w:rStyle w:val="af0"/>
          <w:rFonts w:ascii="Calibri" w:hAnsi="Calibri"/>
          <w:b/>
          <w:sz w:val="22"/>
          <w:szCs w:val="22"/>
          <w:lang w:val="uk-UA"/>
        </w:rPr>
      </w:pPr>
      <w:r>
        <w:rPr>
          <w:rStyle w:val="af0"/>
          <w:rFonts w:ascii="Calibri" w:hAnsi="Calibri"/>
          <w:b/>
          <w:sz w:val="22"/>
          <w:szCs w:val="22"/>
          <w:lang w:val="uk-UA"/>
        </w:rPr>
        <w:t xml:space="preserve">       </w:t>
      </w:r>
      <w:r w:rsidRPr="00124114">
        <w:rPr>
          <w:rStyle w:val="af0"/>
          <w:rFonts w:ascii="Calibri" w:hAnsi="Calibri"/>
          <w:b/>
          <w:sz w:val="22"/>
          <w:szCs w:val="22"/>
          <w:lang w:val="uk-UA"/>
        </w:rPr>
        <w:t xml:space="preserve">5. Порядок </w:t>
      </w:r>
      <w:r>
        <w:rPr>
          <w:rStyle w:val="af0"/>
          <w:rFonts w:ascii="Calibri" w:hAnsi="Calibri"/>
          <w:b/>
          <w:sz w:val="22"/>
          <w:szCs w:val="22"/>
          <w:lang w:val="uk-UA"/>
        </w:rPr>
        <w:t>контролю і приймання обладнання</w:t>
      </w:r>
      <w:r w:rsidRPr="00124114">
        <w:rPr>
          <w:rStyle w:val="af0"/>
          <w:rFonts w:ascii="Calibri" w:hAnsi="Calibri"/>
          <w:b/>
          <w:sz w:val="22"/>
          <w:szCs w:val="22"/>
          <w:lang w:val="uk-UA"/>
        </w:rPr>
        <w:t>.</w:t>
      </w:r>
    </w:p>
    <w:p w:rsidR="006D79C9" w:rsidRPr="006D79C9" w:rsidRDefault="006D79C9" w:rsidP="00D93CA8">
      <w:pPr>
        <w:pStyle w:val="af1"/>
        <w:numPr>
          <w:ilvl w:val="0"/>
          <w:numId w:val="2"/>
        </w:numPr>
        <w:spacing w:after="0" w:line="240" w:lineRule="auto"/>
        <w:contextualSpacing w:val="0"/>
        <w:outlineLvl w:val="0"/>
        <w:rPr>
          <w:rStyle w:val="longtext"/>
          <w:rFonts w:eastAsia="Times New Roman" w:cs="Arial"/>
          <w:bCs/>
          <w:vanish/>
          <w:color w:val="222222"/>
          <w:sz w:val="20"/>
          <w:szCs w:val="20"/>
          <w:lang w:val="uk-UA" w:eastAsia="ru-RU"/>
        </w:rPr>
      </w:pPr>
    </w:p>
    <w:p w:rsidR="00941B9A" w:rsidRPr="007E1147" w:rsidRDefault="00443B2E" w:rsidP="002E34B0">
      <w:pPr>
        <w:numPr>
          <w:ilvl w:val="1"/>
          <w:numId w:val="3"/>
        </w:numPr>
        <w:outlineLvl w:val="0"/>
        <w:rPr>
          <w:rFonts w:ascii="Calibri" w:hAnsi="Calibri" w:cs="Arial"/>
          <w:bCs/>
          <w:color w:val="222222"/>
          <w:sz w:val="22"/>
          <w:szCs w:val="22"/>
          <w:lang w:val="uk-UA"/>
        </w:rPr>
      </w:pPr>
      <w:r w:rsidRPr="007E1147">
        <w:rPr>
          <w:rFonts w:ascii="Calibri" w:hAnsi="Calibri" w:cs="Arial"/>
          <w:color w:val="222222"/>
          <w:sz w:val="22"/>
          <w:szCs w:val="22"/>
          <w:lang w:val="uk-UA"/>
        </w:rPr>
        <w:t xml:space="preserve">Відповідальні за приймання </w:t>
      </w:r>
      <w:proofErr w:type="spellStart"/>
      <w:r w:rsidRPr="007E1147">
        <w:rPr>
          <w:rFonts w:ascii="Calibri" w:hAnsi="Calibri" w:cs="Arial"/>
          <w:color w:val="222222"/>
          <w:sz w:val="22"/>
          <w:szCs w:val="22"/>
          <w:lang w:val="uk-UA"/>
        </w:rPr>
        <w:t>киснемірів</w:t>
      </w:r>
      <w:proofErr w:type="spellEnd"/>
      <w:r w:rsidRPr="007E1147">
        <w:rPr>
          <w:rFonts w:ascii="Calibri" w:hAnsi="Calibri" w:cs="Arial"/>
          <w:color w:val="222222"/>
          <w:sz w:val="22"/>
          <w:szCs w:val="22"/>
          <w:lang w:val="uk-UA"/>
        </w:rPr>
        <w:t xml:space="preserve"> і допоміжного обладнання з </w:t>
      </w:r>
      <w:r w:rsidR="00941B9A" w:rsidRPr="007E1147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 xml:space="preserve">боку </w:t>
      </w:r>
      <w:proofErr w:type="spellStart"/>
      <w:r w:rsidR="00941B9A" w:rsidRPr="007E1147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>ЗАМОВНИКа</w:t>
      </w:r>
      <w:proofErr w:type="spellEnd"/>
      <w:r w:rsidR="00941B9A" w:rsidRPr="007E1147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 xml:space="preserve"> –</w:t>
      </w:r>
      <w:r w:rsidRPr="007E1147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>комісія</w:t>
      </w:r>
      <w:r w:rsidR="00841101" w:rsidRPr="007E1147">
        <w:rPr>
          <w:rFonts w:ascii="Calibri" w:hAnsi="Calibri" w:cs="Arial"/>
          <w:bCs/>
          <w:iCs/>
          <w:color w:val="222222"/>
          <w:sz w:val="22"/>
          <w:szCs w:val="22"/>
          <w:lang w:val="uk-UA"/>
        </w:rPr>
        <w:t xml:space="preserve"> у складі:</w:t>
      </w:r>
    </w:p>
    <w:p w:rsidR="00841101" w:rsidRPr="007E1147" w:rsidRDefault="004E1890" w:rsidP="00841101">
      <w:pPr>
        <w:ind w:left="1068"/>
        <w:outlineLvl w:val="0"/>
        <w:rPr>
          <w:rFonts w:ascii="Calibri" w:hAnsi="Calibri" w:cs="Arial"/>
          <w:bCs/>
          <w:color w:val="222222"/>
          <w:sz w:val="22"/>
          <w:szCs w:val="22"/>
          <w:lang w:val="uk-UA"/>
        </w:rPr>
      </w:pPr>
      <w:r>
        <w:rPr>
          <w:rFonts w:ascii="Calibri" w:hAnsi="Calibri" w:cs="Arial"/>
          <w:bCs/>
          <w:color w:val="222222"/>
          <w:sz w:val="22"/>
          <w:szCs w:val="22"/>
          <w:lang w:val="uk-UA"/>
        </w:rPr>
        <w:t>н</w:t>
      </w:r>
      <w:r w:rsidR="00443B2E" w:rsidRPr="007E1147">
        <w:rPr>
          <w:rFonts w:ascii="Calibri" w:hAnsi="Calibri" w:cs="Arial"/>
          <w:bCs/>
          <w:color w:val="222222"/>
          <w:sz w:val="22"/>
          <w:szCs w:val="22"/>
          <w:lang w:val="uk-UA"/>
        </w:rPr>
        <w:t>ачальник ЕТЦ;</w:t>
      </w:r>
    </w:p>
    <w:p w:rsidR="00443B2E" w:rsidRPr="007E1147" w:rsidRDefault="00183A6B" w:rsidP="00841101">
      <w:pPr>
        <w:ind w:left="1068"/>
        <w:outlineLvl w:val="0"/>
        <w:rPr>
          <w:rFonts w:ascii="Calibri" w:hAnsi="Calibri" w:cs="Arial"/>
          <w:bCs/>
          <w:color w:val="222222"/>
          <w:sz w:val="22"/>
          <w:szCs w:val="22"/>
          <w:lang w:val="uk-UA"/>
        </w:rPr>
      </w:pPr>
      <w:r w:rsidRPr="007E1147">
        <w:rPr>
          <w:rFonts w:ascii="Calibri" w:hAnsi="Calibri" w:cs="Arial"/>
          <w:bCs/>
          <w:color w:val="222222"/>
          <w:sz w:val="22"/>
          <w:szCs w:val="22"/>
          <w:lang w:val="uk-UA"/>
        </w:rPr>
        <w:t>головний пивовар</w:t>
      </w:r>
      <w:r w:rsidR="00443B2E" w:rsidRPr="007E1147">
        <w:rPr>
          <w:rFonts w:ascii="Calibri" w:hAnsi="Calibri" w:cs="Arial"/>
          <w:bCs/>
          <w:color w:val="222222"/>
          <w:sz w:val="22"/>
          <w:szCs w:val="22"/>
          <w:lang w:val="uk-UA"/>
        </w:rPr>
        <w:t>;</w:t>
      </w:r>
    </w:p>
    <w:p w:rsidR="00443B2E" w:rsidRPr="007E1147" w:rsidRDefault="00443B2E" w:rsidP="00841101">
      <w:pPr>
        <w:ind w:left="1068"/>
        <w:outlineLvl w:val="0"/>
        <w:rPr>
          <w:rFonts w:ascii="Calibri" w:hAnsi="Calibri" w:cs="Arial"/>
          <w:bCs/>
          <w:color w:val="222222"/>
          <w:sz w:val="22"/>
          <w:szCs w:val="22"/>
          <w:lang w:val="uk-UA"/>
        </w:rPr>
      </w:pPr>
      <w:r w:rsidRPr="007E1147">
        <w:rPr>
          <w:rFonts w:ascii="Calibri" w:hAnsi="Calibri" w:cs="Arial"/>
          <w:bCs/>
          <w:color w:val="222222"/>
          <w:sz w:val="22"/>
          <w:szCs w:val="22"/>
          <w:lang w:val="uk-UA"/>
        </w:rPr>
        <w:t xml:space="preserve">провідний інженер- </w:t>
      </w:r>
      <w:proofErr w:type="spellStart"/>
      <w:r w:rsidRPr="007E1147">
        <w:rPr>
          <w:rFonts w:ascii="Calibri" w:hAnsi="Calibri" w:cs="Arial"/>
          <w:bCs/>
          <w:color w:val="222222"/>
          <w:sz w:val="22"/>
          <w:szCs w:val="22"/>
          <w:lang w:val="uk-UA"/>
        </w:rPr>
        <w:t>електронік</w:t>
      </w:r>
      <w:proofErr w:type="spellEnd"/>
      <w:r w:rsidRPr="007E1147">
        <w:rPr>
          <w:rFonts w:ascii="Calibri" w:hAnsi="Calibri" w:cs="Arial"/>
          <w:bCs/>
          <w:color w:val="222222"/>
          <w:sz w:val="22"/>
          <w:szCs w:val="22"/>
          <w:lang w:val="uk-UA"/>
        </w:rPr>
        <w:t>;</w:t>
      </w:r>
    </w:p>
    <w:p w:rsidR="00841101" w:rsidRDefault="00443B2E" w:rsidP="00841101">
      <w:pPr>
        <w:ind w:left="1068"/>
        <w:outlineLvl w:val="0"/>
        <w:rPr>
          <w:rFonts w:ascii="Calibri" w:hAnsi="Calibri" w:cs="Arial"/>
          <w:bCs/>
          <w:color w:val="222222"/>
          <w:sz w:val="20"/>
          <w:szCs w:val="20"/>
          <w:lang w:val="uk-UA"/>
        </w:rPr>
      </w:pPr>
      <w:r w:rsidRPr="007E1147">
        <w:rPr>
          <w:rFonts w:ascii="Calibri" w:hAnsi="Calibri" w:cs="Arial"/>
          <w:bCs/>
          <w:color w:val="222222"/>
          <w:sz w:val="22"/>
          <w:szCs w:val="22"/>
          <w:lang w:val="uk-UA"/>
        </w:rPr>
        <w:t>інженер з метрології</w:t>
      </w:r>
      <w:r w:rsidR="00E235B9">
        <w:rPr>
          <w:rFonts w:ascii="Calibri" w:hAnsi="Calibri" w:cs="Arial"/>
          <w:bCs/>
          <w:color w:val="222222"/>
          <w:sz w:val="20"/>
          <w:szCs w:val="20"/>
          <w:lang w:val="uk-UA"/>
        </w:rPr>
        <w:t>.</w:t>
      </w:r>
    </w:p>
    <w:p w:rsidR="004E1890" w:rsidRPr="00C03D71" w:rsidRDefault="004E1890" w:rsidP="00841101">
      <w:pPr>
        <w:ind w:left="1068"/>
        <w:outlineLvl w:val="0"/>
        <w:rPr>
          <w:rFonts w:ascii="Calibri" w:hAnsi="Calibri" w:cs="Arial"/>
          <w:bCs/>
          <w:color w:val="222222"/>
          <w:sz w:val="20"/>
          <w:szCs w:val="20"/>
        </w:rPr>
      </w:pPr>
    </w:p>
    <w:p w:rsidR="00A25780" w:rsidRPr="004E1890" w:rsidRDefault="00124114" w:rsidP="008E0F0F">
      <w:pPr>
        <w:pStyle w:val="1"/>
        <w:ind w:left="708"/>
        <w:rPr>
          <w:rStyle w:val="af0"/>
          <w:rFonts w:ascii="Calibri" w:hAnsi="Calibri"/>
          <w:b/>
          <w:sz w:val="22"/>
          <w:szCs w:val="22"/>
          <w:lang w:val="uk-UA"/>
        </w:rPr>
      </w:pPr>
      <w:r>
        <w:rPr>
          <w:rStyle w:val="af0"/>
          <w:rFonts w:ascii="Calibri" w:hAnsi="Calibri"/>
          <w:b/>
          <w:sz w:val="22"/>
          <w:szCs w:val="22"/>
          <w:lang w:val="uk-UA"/>
        </w:rPr>
        <w:t xml:space="preserve">     </w:t>
      </w:r>
      <w:r w:rsidR="002C22F3">
        <w:rPr>
          <w:rStyle w:val="af0"/>
          <w:rFonts w:ascii="Calibri" w:hAnsi="Calibri"/>
          <w:b/>
          <w:sz w:val="22"/>
          <w:szCs w:val="22"/>
          <w:lang w:val="uk-UA"/>
        </w:rPr>
        <w:t xml:space="preserve">  </w:t>
      </w:r>
      <w:r w:rsidR="006A0FE2" w:rsidRPr="004E1890">
        <w:rPr>
          <w:rStyle w:val="af0"/>
          <w:rFonts w:ascii="Calibri" w:hAnsi="Calibri"/>
          <w:b/>
          <w:sz w:val="22"/>
          <w:szCs w:val="22"/>
          <w:lang w:val="uk-UA"/>
        </w:rPr>
        <w:t xml:space="preserve">6. Перелік документів, оформлюваних при </w:t>
      </w:r>
      <w:r w:rsidR="009A76E3" w:rsidRPr="004E1890">
        <w:rPr>
          <w:rStyle w:val="af0"/>
          <w:rFonts w:ascii="Calibri" w:hAnsi="Calibri"/>
          <w:b/>
          <w:sz w:val="22"/>
          <w:szCs w:val="22"/>
          <w:lang w:val="uk-UA"/>
        </w:rPr>
        <w:t>здачі-</w:t>
      </w:r>
      <w:r w:rsidR="006A0FE2" w:rsidRPr="004E1890">
        <w:rPr>
          <w:rStyle w:val="af0"/>
          <w:rFonts w:ascii="Calibri" w:hAnsi="Calibri"/>
          <w:b/>
          <w:sz w:val="22"/>
          <w:szCs w:val="22"/>
          <w:lang w:val="uk-UA"/>
        </w:rPr>
        <w:t xml:space="preserve">прийманні </w:t>
      </w:r>
      <w:r w:rsidR="00443B2E" w:rsidRPr="004E1890">
        <w:rPr>
          <w:rStyle w:val="af0"/>
          <w:rFonts w:ascii="Calibri" w:hAnsi="Calibri"/>
          <w:b/>
          <w:sz w:val="22"/>
          <w:szCs w:val="22"/>
          <w:lang w:val="uk-UA"/>
        </w:rPr>
        <w:t>обладнання.</w:t>
      </w:r>
    </w:p>
    <w:p w:rsidR="0046557F" w:rsidRPr="004E1890" w:rsidRDefault="006A0FE2" w:rsidP="00D93CA8">
      <w:pPr>
        <w:numPr>
          <w:ilvl w:val="1"/>
          <w:numId w:val="4"/>
        </w:numPr>
        <w:outlineLvl w:val="0"/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</w:pPr>
      <w:r w:rsidRPr="004E1890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>Звітні документи:</w:t>
      </w:r>
    </w:p>
    <w:p w:rsidR="004E1890" w:rsidRPr="004E1890" w:rsidRDefault="00556C58" w:rsidP="004E1890">
      <w:pPr>
        <w:ind w:left="993"/>
        <w:outlineLvl w:val="0"/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</w:pPr>
      <w:r w:rsidRPr="004E1890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>-</w:t>
      </w:r>
      <w:r w:rsidR="006A0FE2" w:rsidRPr="004E1890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 xml:space="preserve"> </w:t>
      </w:r>
      <w:r w:rsidR="004E1890" w:rsidRPr="004E1890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>сертифікат калібрування заводу виробника</w:t>
      </w:r>
      <w:r w:rsidR="004E1890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>;</w:t>
      </w:r>
      <w:r w:rsidR="004E1890" w:rsidRPr="004E1890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 xml:space="preserve"> </w:t>
      </w:r>
    </w:p>
    <w:p w:rsidR="00C03D71" w:rsidRDefault="004E1890" w:rsidP="004E1890">
      <w:pPr>
        <w:ind w:left="993"/>
        <w:outlineLvl w:val="0"/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</w:pPr>
      <w:r w:rsidRPr="004E1890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 xml:space="preserve">- паспорт </w:t>
      </w:r>
      <w:proofErr w:type="spellStart"/>
      <w:r w:rsidRPr="004E1890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>прилада</w:t>
      </w:r>
      <w:proofErr w:type="spellEnd"/>
      <w:r w:rsidRPr="004E1890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 xml:space="preserve"> з відмітками заводу виробника</w:t>
      </w:r>
      <w:r w:rsidR="00C03D71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>;</w:t>
      </w:r>
    </w:p>
    <w:p w:rsidR="004E1890" w:rsidRDefault="00C03D71" w:rsidP="004E1890">
      <w:pPr>
        <w:ind w:left="993"/>
        <w:outlineLvl w:val="0"/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</w:pPr>
      <w:r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>- акт прийняття приладу в експлуатацію</w:t>
      </w:r>
      <w:r w:rsidR="004E1890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>.</w:t>
      </w:r>
    </w:p>
    <w:p w:rsidR="004E1890" w:rsidRPr="00C03D71" w:rsidRDefault="004E1890" w:rsidP="004E1890">
      <w:pPr>
        <w:ind w:left="993"/>
        <w:outlineLvl w:val="0"/>
        <w:rPr>
          <w:rStyle w:val="longtext"/>
          <w:rFonts w:ascii="Calibri" w:hAnsi="Calibri" w:cs="Arial"/>
          <w:color w:val="222222"/>
          <w:sz w:val="22"/>
          <w:szCs w:val="22"/>
        </w:rPr>
      </w:pPr>
    </w:p>
    <w:p w:rsidR="004E1890" w:rsidRDefault="004E1890" w:rsidP="004E1890">
      <w:pPr>
        <w:ind w:left="993"/>
        <w:outlineLvl w:val="0"/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</w:pPr>
    </w:p>
    <w:p w:rsidR="004E1890" w:rsidRDefault="004E1890" w:rsidP="004E1890">
      <w:pPr>
        <w:ind w:left="993"/>
        <w:outlineLvl w:val="0"/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</w:pPr>
    </w:p>
    <w:p w:rsidR="004E1890" w:rsidRDefault="004E1890" w:rsidP="004E1890">
      <w:pPr>
        <w:ind w:left="993"/>
        <w:outlineLvl w:val="0"/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</w:pPr>
    </w:p>
    <w:p w:rsidR="004E1890" w:rsidRPr="004E1890" w:rsidRDefault="004E1890" w:rsidP="004E1890">
      <w:pPr>
        <w:ind w:left="993"/>
        <w:outlineLvl w:val="0"/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</w:pPr>
    </w:p>
    <w:p w:rsidR="004E1890" w:rsidRDefault="004E1890" w:rsidP="004E1890">
      <w:pPr>
        <w:ind w:left="993"/>
        <w:outlineLvl w:val="0"/>
        <w:rPr>
          <w:rStyle w:val="longtext"/>
          <w:rFonts w:ascii="Calibri" w:hAnsi="Calibri" w:cs="Arial"/>
          <w:color w:val="222222"/>
          <w:sz w:val="22"/>
          <w:szCs w:val="22"/>
          <w:highlight w:val="yellow"/>
          <w:lang w:val="uk-UA"/>
        </w:rPr>
      </w:pPr>
    </w:p>
    <w:p w:rsidR="008F0CD3" w:rsidRDefault="009D7358" w:rsidP="008F0CD3">
      <w:pPr>
        <w:pStyle w:val="Twordnormal"/>
        <w:rPr>
          <w:rFonts w:ascii="Calibri" w:hAnsi="Calibri"/>
          <w:b/>
          <w:i w:val="0"/>
          <w:iCs/>
          <w:sz w:val="20"/>
          <w:szCs w:val="20"/>
          <w:lang w:val="uk-UA"/>
        </w:rPr>
      </w:pPr>
      <w:r w:rsidRPr="00CC47BB">
        <w:rPr>
          <w:rFonts w:ascii="Calibri" w:hAnsi="Calibri"/>
          <w:b/>
          <w:i w:val="0"/>
          <w:iCs/>
          <w:sz w:val="20"/>
          <w:szCs w:val="20"/>
          <w:lang w:val="uk-UA"/>
        </w:rPr>
        <w:t>ПОГОДЖЕНО</w:t>
      </w:r>
      <w:r w:rsidR="008F0CD3" w:rsidRPr="00CC47BB">
        <w:rPr>
          <w:rFonts w:ascii="Calibri" w:hAnsi="Calibri"/>
          <w:b/>
          <w:i w:val="0"/>
          <w:iCs/>
          <w:sz w:val="20"/>
          <w:szCs w:val="20"/>
          <w:lang w:val="uk-UA"/>
        </w:rPr>
        <w:t>:</w:t>
      </w:r>
    </w:p>
    <w:p w:rsidR="0054391B" w:rsidRPr="00FB2B69" w:rsidRDefault="00FB2B69" w:rsidP="008F0CD3">
      <w:pPr>
        <w:pStyle w:val="Twordnormal"/>
        <w:rPr>
          <w:rFonts w:ascii="Calibri" w:hAnsi="Calibri"/>
          <w:b/>
          <w:i w:val="0"/>
          <w:iCs/>
          <w:sz w:val="20"/>
          <w:szCs w:val="20"/>
          <w:lang w:val="uk-UA"/>
        </w:rPr>
      </w:pPr>
      <w:r>
        <w:rPr>
          <w:rFonts w:ascii="Calibri" w:hAnsi="Calibri"/>
          <w:b/>
          <w:i w:val="0"/>
          <w:iCs/>
          <w:sz w:val="20"/>
          <w:szCs w:val="20"/>
          <w:lang w:val="uk-UA"/>
        </w:rPr>
        <w:t xml:space="preserve">    </w:t>
      </w:r>
    </w:p>
    <w:p w:rsidR="008F0CD3" w:rsidRDefault="00427C8B" w:rsidP="008F0CD3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  <w:r w:rsidRPr="00A64DA9">
        <w:rPr>
          <w:rFonts w:ascii="Calibri" w:hAnsi="Calibri"/>
          <w:i w:val="0"/>
          <w:iCs/>
          <w:sz w:val="20"/>
          <w:szCs w:val="20"/>
          <w:lang w:val="uk-UA"/>
        </w:rPr>
        <w:t xml:space="preserve">Начальник </w:t>
      </w:r>
      <w:r w:rsidR="00DE01A7" w:rsidRPr="00A64DA9">
        <w:rPr>
          <w:rFonts w:ascii="Calibri" w:hAnsi="Calibri"/>
          <w:i w:val="0"/>
          <w:iCs/>
          <w:sz w:val="20"/>
          <w:szCs w:val="20"/>
          <w:lang w:val="uk-UA"/>
        </w:rPr>
        <w:t>ЕТЦ</w:t>
      </w:r>
      <w:r w:rsidR="00A25780" w:rsidRPr="00A64DA9">
        <w:rPr>
          <w:rFonts w:ascii="Calibri" w:hAnsi="Calibri"/>
          <w:i w:val="0"/>
          <w:iCs/>
          <w:sz w:val="20"/>
          <w:szCs w:val="20"/>
          <w:lang w:val="uk-UA"/>
        </w:rPr>
        <w:tab/>
      </w:r>
      <w:r w:rsidR="00A25780" w:rsidRPr="00A64DA9">
        <w:rPr>
          <w:rFonts w:ascii="Calibri" w:hAnsi="Calibri"/>
          <w:i w:val="0"/>
          <w:iCs/>
          <w:sz w:val="20"/>
          <w:szCs w:val="20"/>
          <w:lang w:val="uk-UA"/>
        </w:rPr>
        <w:tab/>
      </w:r>
      <w:r w:rsidR="008F0CD3" w:rsidRPr="00A64DA9">
        <w:rPr>
          <w:rFonts w:ascii="Calibri" w:hAnsi="Calibri"/>
          <w:i w:val="0"/>
          <w:iCs/>
          <w:sz w:val="20"/>
          <w:szCs w:val="20"/>
          <w:lang w:val="uk-UA"/>
        </w:rPr>
        <w:tab/>
      </w:r>
      <w:r w:rsidR="00463A82" w:rsidRPr="00A64DA9">
        <w:rPr>
          <w:rFonts w:ascii="Calibri" w:hAnsi="Calibri"/>
          <w:i w:val="0"/>
          <w:iCs/>
          <w:sz w:val="20"/>
          <w:szCs w:val="20"/>
          <w:lang w:val="uk-UA"/>
        </w:rPr>
        <w:tab/>
      </w:r>
      <w:r w:rsidR="009D7358" w:rsidRPr="00A64DA9">
        <w:rPr>
          <w:rFonts w:ascii="Calibri" w:hAnsi="Calibri"/>
          <w:i w:val="0"/>
          <w:iCs/>
          <w:sz w:val="20"/>
          <w:szCs w:val="20"/>
          <w:lang w:val="uk-UA"/>
        </w:rPr>
        <w:tab/>
      </w:r>
      <w:r w:rsidRPr="00A64DA9">
        <w:rPr>
          <w:rFonts w:ascii="Calibri" w:hAnsi="Calibri"/>
          <w:i w:val="0"/>
          <w:iCs/>
          <w:sz w:val="20"/>
          <w:szCs w:val="20"/>
          <w:lang w:val="uk-UA"/>
        </w:rPr>
        <w:t xml:space="preserve">      </w:t>
      </w:r>
      <w:r w:rsidR="00FB2B69">
        <w:rPr>
          <w:rFonts w:ascii="Calibri" w:hAnsi="Calibri"/>
          <w:i w:val="0"/>
          <w:iCs/>
          <w:sz w:val="20"/>
          <w:szCs w:val="20"/>
          <w:lang w:val="uk-UA"/>
        </w:rPr>
        <w:t xml:space="preserve"> </w:t>
      </w:r>
      <w:r w:rsidRPr="00A64DA9">
        <w:rPr>
          <w:rFonts w:ascii="Calibri" w:hAnsi="Calibri"/>
          <w:i w:val="0"/>
          <w:iCs/>
          <w:sz w:val="20"/>
          <w:szCs w:val="20"/>
          <w:lang w:val="uk-UA"/>
        </w:rPr>
        <w:t xml:space="preserve">        </w:t>
      </w:r>
      <w:r w:rsidR="008F0CD3" w:rsidRPr="00A64DA9">
        <w:rPr>
          <w:rFonts w:ascii="Calibri" w:hAnsi="Calibri"/>
          <w:i w:val="0"/>
          <w:iCs/>
          <w:sz w:val="20"/>
          <w:szCs w:val="20"/>
          <w:lang w:val="uk-UA"/>
        </w:rPr>
        <w:t>__________________</w:t>
      </w:r>
      <w:r w:rsidR="008F0CD3" w:rsidRPr="00A64DA9">
        <w:rPr>
          <w:rFonts w:ascii="Calibri" w:hAnsi="Calibri"/>
          <w:i w:val="0"/>
          <w:iCs/>
          <w:sz w:val="20"/>
          <w:szCs w:val="20"/>
          <w:lang w:val="uk-UA"/>
        </w:rPr>
        <w:tab/>
      </w:r>
      <w:r w:rsidR="00DE01A7" w:rsidRPr="00A64DA9">
        <w:rPr>
          <w:rFonts w:ascii="Calibri" w:hAnsi="Calibri"/>
          <w:i w:val="0"/>
          <w:iCs/>
          <w:sz w:val="20"/>
          <w:szCs w:val="20"/>
          <w:lang w:val="uk-UA"/>
        </w:rPr>
        <w:t>В.Л. Вишняков</w:t>
      </w:r>
    </w:p>
    <w:p w:rsidR="00183A6B" w:rsidRPr="00A64DA9" w:rsidRDefault="00183A6B" w:rsidP="008F0CD3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:rsidR="00183A6B" w:rsidRPr="00DE01A7" w:rsidRDefault="00183A6B" w:rsidP="00183A6B">
      <w:pPr>
        <w:pStyle w:val="Twordnormal"/>
        <w:rPr>
          <w:rFonts w:ascii="Calibri" w:hAnsi="Calibri"/>
          <w:i w:val="0"/>
          <w:iCs/>
          <w:sz w:val="20"/>
          <w:szCs w:val="20"/>
        </w:rPr>
      </w:pPr>
      <w:r>
        <w:rPr>
          <w:rFonts w:ascii="Calibri" w:hAnsi="Calibri"/>
          <w:i w:val="0"/>
          <w:iCs/>
          <w:sz w:val="20"/>
          <w:szCs w:val="20"/>
          <w:lang w:val="uk-UA"/>
        </w:rPr>
        <w:t>Головний пивовар</w:t>
      </w:r>
      <w:r w:rsidRPr="00DE01A7">
        <w:rPr>
          <w:rFonts w:ascii="Calibri" w:hAnsi="Calibri"/>
          <w:i w:val="0"/>
          <w:iCs/>
          <w:sz w:val="20"/>
          <w:szCs w:val="20"/>
        </w:rPr>
        <w:t xml:space="preserve">        </w:t>
      </w:r>
      <w:r>
        <w:rPr>
          <w:rFonts w:ascii="Calibri" w:hAnsi="Calibri"/>
          <w:i w:val="0"/>
          <w:iCs/>
          <w:sz w:val="20"/>
          <w:szCs w:val="20"/>
          <w:lang w:val="uk-UA"/>
        </w:rPr>
        <w:t xml:space="preserve">                                                                   </w:t>
      </w:r>
      <w:r w:rsidRPr="00DE01A7">
        <w:rPr>
          <w:rFonts w:ascii="Calibri" w:hAnsi="Calibri"/>
          <w:i w:val="0"/>
          <w:iCs/>
          <w:sz w:val="20"/>
          <w:szCs w:val="20"/>
        </w:rPr>
        <w:t xml:space="preserve"> </w:t>
      </w:r>
      <w:r>
        <w:rPr>
          <w:rFonts w:ascii="Calibri" w:hAnsi="Calibri"/>
          <w:i w:val="0"/>
          <w:iCs/>
          <w:sz w:val="20"/>
          <w:szCs w:val="20"/>
          <w:lang w:val="uk-UA"/>
        </w:rPr>
        <w:t>__________________       Н.В. Білоусова</w:t>
      </w:r>
      <w:r w:rsidRPr="00DE01A7">
        <w:rPr>
          <w:rFonts w:ascii="Calibri" w:hAnsi="Calibri"/>
          <w:i w:val="0"/>
          <w:iCs/>
          <w:sz w:val="20"/>
          <w:szCs w:val="20"/>
        </w:rPr>
        <w:t xml:space="preserve">                 </w:t>
      </w:r>
    </w:p>
    <w:p w:rsidR="00183A6B" w:rsidRDefault="00183A6B" w:rsidP="008F0CD3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:rsidR="00DE01A7" w:rsidRPr="00164485" w:rsidRDefault="00183A6B" w:rsidP="008F0CD3">
      <w:pPr>
        <w:pStyle w:val="Twordnormal"/>
        <w:rPr>
          <w:rFonts w:ascii="Calibri" w:hAnsi="Calibri"/>
          <w:i w:val="0"/>
          <w:iCs/>
          <w:sz w:val="20"/>
          <w:szCs w:val="20"/>
        </w:rPr>
      </w:pPr>
      <w:r>
        <w:rPr>
          <w:rFonts w:ascii="Calibri" w:hAnsi="Calibri"/>
          <w:i w:val="0"/>
          <w:iCs/>
          <w:sz w:val="20"/>
          <w:szCs w:val="20"/>
          <w:lang w:val="uk-UA"/>
        </w:rPr>
        <w:t xml:space="preserve">Провідний інженер </w:t>
      </w:r>
      <w:proofErr w:type="spellStart"/>
      <w:r>
        <w:rPr>
          <w:rFonts w:ascii="Calibri" w:hAnsi="Calibri"/>
          <w:i w:val="0"/>
          <w:iCs/>
          <w:sz w:val="20"/>
          <w:szCs w:val="20"/>
          <w:lang w:val="uk-UA"/>
        </w:rPr>
        <w:t>електронік</w:t>
      </w:r>
      <w:proofErr w:type="spellEnd"/>
      <w:r w:rsidR="00DE01A7">
        <w:rPr>
          <w:rFonts w:ascii="Calibri" w:hAnsi="Calibri"/>
          <w:i w:val="0"/>
          <w:iCs/>
          <w:sz w:val="20"/>
          <w:szCs w:val="20"/>
          <w:lang w:val="uk-UA"/>
        </w:rPr>
        <w:t xml:space="preserve">                        </w:t>
      </w:r>
      <w:r>
        <w:rPr>
          <w:rFonts w:ascii="Calibri" w:hAnsi="Calibri"/>
          <w:i w:val="0"/>
          <w:iCs/>
          <w:sz w:val="20"/>
          <w:szCs w:val="20"/>
          <w:lang w:val="uk-UA"/>
        </w:rPr>
        <w:t xml:space="preserve">                    </w:t>
      </w:r>
      <w:r w:rsidR="00DE01A7">
        <w:rPr>
          <w:rFonts w:ascii="Calibri" w:hAnsi="Calibri"/>
          <w:i w:val="0"/>
          <w:iCs/>
          <w:sz w:val="20"/>
          <w:szCs w:val="20"/>
          <w:lang w:val="uk-UA"/>
        </w:rPr>
        <w:t xml:space="preserve">     </w:t>
      </w:r>
      <w:r w:rsidR="00DE01A7" w:rsidRPr="00DE01A7">
        <w:rPr>
          <w:rFonts w:ascii="Calibri" w:hAnsi="Calibri"/>
          <w:i w:val="0"/>
          <w:iCs/>
          <w:sz w:val="20"/>
          <w:szCs w:val="20"/>
          <w:lang w:val="uk-UA"/>
        </w:rPr>
        <w:t xml:space="preserve">  __________________</w:t>
      </w:r>
      <w:r w:rsidR="00DE01A7" w:rsidRPr="00DE01A7">
        <w:rPr>
          <w:rFonts w:ascii="Calibri" w:hAnsi="Calibri"/>
          <w:i w:val="0"/>
          <w:iCs/>
          <w:sz w:val="20"/>
          <w:szCs w:val="20"/>
          <w:lang w:val="uk-UA"/>
        </w:rPr>
        <w:tab/>
      </w:r>
      <w:r>
        <w:rPr>
          <w:rFonts w:ascii="Calibri" w:hAnsi="Calibri"/>
          <w:i w:val="0"/>
          <w:iCs/>
          <w:sz w:val="20"/>
          <w:szCs w:val="20"/>
          <w:lang w:val="uk-UA"/>
        </w:rPr>
        <w:t xml:space="preserve">Ф.А. </w:t>
      </w:r>
      <w:proofErr w:type="spellStart"/>
      <w:r>
        <w:rPr>
          <w:rFonts w:ascii="Calibri" w:hAnsi="Calibri"/>
          <w:i w:val="0"/>
          <w:iCs/>
          <w:sz w:val="20"/>
          <w:szCs w:val="20"/>
          <w:lang w:val="uk-UA"/>
        </w:rPr>
        <w:t>Протасов</w:t>
      </w:r>
      <w:proofErr w:type="spellEnd"/>
    </w:p>
    <w:p w:rsidR="00DE01A7" w:rsidRPr="00164485" w:rsidRDefault="00DE01A7" w:rsidP="008F0CD3">
      <w:pPr>
        <w:pStyle w:val="Twordnormal"/>
        <w:rPr>
          <w:rFonts w:ascii="Calibri" w:hAnsi="Calibri"/>
          <w:i w:val="0"/>
          <w:iCs/>
          <w:sz w:val="20"/>
          <w:szCs w:val="20"/>
        </w:rPr>
      </w:pPr>
    </w:p>
    <w:p w:rsidR="00DE01A7" w:rsidRPr="00DE01A7" w:rsidRDefault="00183A6B" w:rsidP="008F0CD3">
      <w:pPr>
        <w:pStyle w:val="Twordnormal"/>
        <w:rPr>
          <w:rFonts w:ascii="Calibri" w:hAnsi="Calibri"/>
          <w:i w:val="0"/>
          <w:iCs/>
          <w:sz w:val="20"/>
          <w:szCs w:val="20"/>
        </w:rPr>
      </w:pPr>
      <w:r>
        <w:rPr>
          <w:rFonts w:ascii="Calibri" w:hAnsi="Calibri"/>
          <w:i w:val="0"/>
          <w:iCs/>
          <w:sz w:val="20"/>
          <w:szCs w:val="20"/>
          <w:lang w:val="uk-UA"/>
        </w:rPr>
        <w:t>Інженер з метрології</w:t>
      </w:r>
      <w:r w:rsidR="00DE01A7" w:rsidRPr="00DE01A7">
        <w:rPr>
          <w:rFonts w:ascii="Calibri" w:hAnsi="Calibri"/>
          <w:i w:val="0"/>
          <w:iCs/>
          <w:sz w:val="20"/>
          <w:szCs w:val="20"/>
        </w:rPr>
        <w:t xml:space="preserve">        </w:t>
      </w:r>
      <w:r w:rsidR="00DE01A7">
        <w:rPr>
          <w:rFonts w:ascii="Calibri" w:hAnsi="Calibri"/>
          <w:i w:val="0"/>
          <w:iCs/>
          <w:sz w:val="20"/>
          <w:szCs w:val="20"/>
          <w:lang w:val="uk-UA"/>
        </w:rPr>
        <w:t xml:space="preserve">                                       </w:t>
      </w:r>
      <w:r>
        <w:rPr>
          <w:rFonts w:ascii="Calibri" w:hAnsi="Calibri"/>
          <w:i w:val="0"/>
          <w:iCs/>
          <w:sz w:val="20"/>
          <w:szCs w:val="20"/>
          <w:lang w:val="uk-UA"/>
        </w:rPr>
        <w:t xml:space="preserve">                     </w:t>
      </w:r>
      <w:r w:rsidR="00DE01A7">
        <w:rPr>
          <w:rFonts w:ascii="Calibri" w:hAnsi="Calibri"/>
          <w:i w:val="0"/>
          <w:iCs/>
          <w:sz w:val="20"/>
          <w:szCs w:val="20"/>
          <w:lang w:val="uk-UA"/>
        </w:rPr>
        <w:t xml:space="preserve"> </w:t>
      </w:r>
      <w:r w:rsidR="00DE01A7" w:rsidRPr="00DE01A7">
        <w:rPr>
          <w:rFonts w:ascii="Calibri" w:hAnsi="Calibri"/>
          <w:i w:val="0"/>
          <w:iCs/>
          <w:sz w:val="20"/>
          <w:szCs w:val="20"/>
        </w:rPr>
        <w:t xml:space="preserve"> </w:t>
      </w:r>
      <w:r w:rsidR="00DE01A7" w:rsidRPr="00DE01A7">
        <w:rPr>
          <w:rFonts w:ascii="Calibri" w:hAnsi="Calibri"/>
          <w:i w:val="0"/>
          <w:iCs/>
          <w:sz w:val="20"/>
          <w:szCs w:val="20"/>
          <w:lang w:val="uk-UA"/>
        </w:rPr>
        <w:t>__________________</w:t>
      </w:r>
      <w:r w:rsidR="00DE01A7" w:rsidRPr="00DE01A7">
        <w:rPr>
          <w:rFonts w:ascii="Calibri" w:hAnsi="Calibri"/>
          <w:i w:val="0"/>
          <w:iCs/>
          <w:sz w:val="20"/>
          <w:szCs w:val="20"/>
          <w:lang w:val="uk-UA"/>
        </w:rPr>
        <w:tab/>
      </w:r>
      <w:r>
        <w:rPr>
          <w:rFonts w:ascii="Calibri" w:hAnsi="Calibri"/>
          <w:i w:val="0"/>
          <w:iCs/>
          <w:sz w:val="20"/>
          <w:szCs w:val="20"/>
          <w:lang w:val="uk-UA"/>
        </w:rPr>
        <w:t xml:space="preserve"> Л.А. Філіпова</w:t>
      </w:r>
      <w:r w:rsidR="00DE01A7" w:rsidRPr="00DE01A7">
        <w:rPr>
          <w:rFonts w:ascii="Calibri" w:hAnsi="Calibri"/>
          <w:i w:val="0"/>
          <w:iCs/>
          <w:sz w:val="20"/>
          <w:szCs w:val="20"/>
        </w:rPr>
        <w:t xml:space="preserve">                 </w:t>
      </w:r>
    </w:p>
    <w:p w:rsidR="008F0CD3" w:rsidRPr="00CC47BB" w:rsidRDefault="008F0CD3" w:rsidP="008F0CD3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:rsidR="008F0CD3" w:rsidRDefault="008F0CD3" w:rsidP="008F0CD3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:rsidR="00183A6B" w:rsidRDefault="00183A6B" w:rsidP="008F0CD3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:rsidR="00183A6B" w:rsidRPr="00CC47BB" w:rsidRDefault="00183A6B" w:rsidP="008F0CD3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:rsidR="008F0CD3" w:rsidRPr="00CC47BB" w:rsidRDefault="008F0CD3" w:rsidP="008F0CD3">
      <w:pPr>
        <w:pStyle w:val="Twordnormal"/>
        <w:rPr>
          <w:rFonts w:ascii="Calibri" w:hAnsi="Calibri"/>
          <w:b/>
          <w:i w:val="0"/>
          <w:iCs/>
          <w:sz w:val="20"/>
          <w:szCs w:val="20"/>
          <w:lang w:val="uk-UA"/>
        </w:rPr>
      </w:pPr>
      <w:r w:rsidRPr="00CC47BB">
        <w:rPr>
          <w:rFonts w:ascii="Calibri" w:hAnsi="Calibri"/>
          <w:b/>
          <w:i w:val="0"/>
          <w:iCs/>
          <w:sz w:val="20"/>
          <w:szCs w:val="20"/>
          <w:lang w:val="uk-UA"/>
        </w:rPr>
        <w:t>В</w:t>
      </w:r>
      <w:r w:rsidR="009D7358" w:rsidRPr="00CC47BB">
        <w:rPr>
          <w:rFonts w:ascii="Calibri" w:hAnsi="Calibri"/>
          <w:b/>
          <w:i w:val="0"/>
          <w:iCs/>
          <w:sz w:val="20"/>
          <w:szCs w:val="20"/>
          <w:lang w:val="uk-UA"/>
        </w:rPr>
        <w:t>ИКОНАВ</w:t>
      </w:r>
      <w:r w:rsidRPr="00CC47BB">
        <w:rPr>
          <w:rFonts w:ascii="Calibri" w:hAnsi="Calibri"/>
          <w:b/>
          <w:i w:val="0"/>
          <w:iCs/>
          <w:sz w:val="20"/>
          <w:szCs w:val="20"/>
          <w:lang w:val="uk-UA"/>
        </w:rPr>
        <w:t>:</w:t>
      </w:r>
    </w:p>
    <w:p w:rsidR="008F0CD3" w:rsidRPr="00CC47BB" w:rsidRDefault="008F0CD3" w:rsidP="008F0CD3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:rsidR="008F0CD3" w:rsidRPr="00CC47BB" w:rsidRDefault="00183A6B" w:rsidP="00211F66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  <w:r w:rsidRPr="00A64DA9">
        <w:rPr>
          <w:rFonts w:ascii="Calibri" w:hAnsi="Calibri"/>
          <w:i w:val="0"/>
          <w:iCs/>
          <w:sz w:val="20"/>
          <w:szCs w:val="20"/>
          <w:lang w:val="uk-UA"/>
        </w:rPr>
        <w:t>Начальник ЕТЦ</w:t>
      </w:r>
      <w:r w:rsidRPr="00A64DA9">
        <w:rPr>
          <w:rFonts w:ascii="Calibri" w:hAnsi="Calibri"/>
          <w:i w:val="0"/>
          <w:iCs/>
          <w:sz w:val="20"/>
          <w:szCs w:val="20"/>
          <w:lang w:val="uk-UA"/>
        </w:rPr>
        <w:tab/>
      </w:r>
      <w:r w:rsidR="009D5106">
        <w:rPr>
          <w:rFonts w:ascii="Calibri" w:hAnsi="Calibri"/>
          <w:i w:val="0"/>
          <w:iCs/>
          <w:sz w:val="20"/>
          <w:szCs w:val="20"/>
          <w:lang w:val="uk-UA"/>
        </w:rPr>
        <w:tab/>
      </w:r>
      <w:r w:rsidR="00931566">
        <w:rPr>
          <w:rFonts w:ascii="Calibri" w:hAnsi="Calibri"/>
          <w:i w:val="0"/>
          <w:iCs/>
          <w:sz w:val="20"/>
          <w:szCs w:val="20"/>
          <w:lang w:val="uk-UA"/>
        </w:rPr>
        <w:t xml:space="preserve">       </w:t>
      </w:r>
      <w:r w:rsidR="00252B78">
        <w:rPr>
          <w:rFonts w:ascii="Calibri" w:hAnsi="Calibri"/>
          <w:i w:val="0"/>
          <w:iCs/>
          <w:sz w:val="20"/>
          <w:szCs w:val="20"/>
          <w:lang w:val="uk-UA"/>
        </w:rPr>
        <w:t xml:space="preserve">                            </w:t>
      </w:r>
      <w:r w:rsidR="00DE01A7">
        <w:rPr>
          <w:rFonts w:ascii="Calibri" w:hAnsi="Calibri"/>
          <w:i w:val="0"/>
          <w:iCs/>
          <w:sz w:val="20"/>
          <w:szCs w:val="20"/>
          <w:lang w:val="uk-UA"/>
        </w:rPr>
        <w:t xml:space="preserve">               </w:t>
      </w:r>
      <w:r w:rsidR="00252B78">
        <w:rPr>
          <w:rFonts w:ascii="Calibri" w:hAnsi="Calibri"/>
          <w:i w:val="0"/>
          <w:iCs/>
          <w:sz w:val="20"/>
          <w:szCs w:val="20"/>
          <w:lang w:val="uk-UA"/>
        </w:rPr>
        <w:t xml:space="preserve">         </w:t>
      </w:r>
      <w:r w:rsidR="00931566">
        <w:rPr>
          <w:rFonts w:ascii="Calibri" w:hAnsi="Calibri"/>
          <w:i w:val="0"/>
          <w:iCs/>
          <w:sz w:val="20"/>
          <w:szCs w:val="20"/>
          <w:lang w:val="uk-UA"/>
        </w:rPr>
        <w:t xml:space="preserve">   </w:t>
      </w:r>
      <w:r w:rsidR="008F0CD3" w:rsidRPr="00427C8B">
        <w:rPr>
          <w:rFonts w:ascii="Calibri" w:hAnsi="Calibri"/>
          <w:i w:val="0"/>
          <w:iCs/>
          <w:sz w:val="20"/>
          <w:szCs w:val="20"/>
          <w:lang w:val="uk-UA"/>
        </w:rPr>
        <w:t>__________________</w:t>
      </w:r>
      <w:r w:rsidR="008F0CD3" w:rsidRPr="00427C8B">
        <w:rPr>
          <w:rFonts w:ascii="Calibri" w:hAnsi="Calibri"/>
          <w:i w:val="0"/>
          <w:iCs/>
          <w:sz w:val="20"/>
          <w:szCs w:val="20"/>
          <w:lang w:val="uk-UA"/>
        </w:rPr>
        <w:tab/>
      </w:r>
      <w:r>
        <w:rPr>
          <w:rFonts w:ascii="Calibri" w:hAnsi="Calibri"/>
          <w:i w:val="0"/>
          <w:iCs/>
          <w:sz w:val="20"/>
          <w:szCs w:val="20"/>
          <w:lang w:val="uk-UA"/>
        </w:rPr>
        <w:t>В.Л</w:t>
      </w:r>
      <w:r w:rsidR="00DE01A7">
        <w:rPr>
          <w:rFonts w:ascii="Calibri" w:hAnsi="Calibri"/>
          <w:i w:val="0"/>
          <w:iCs/>
          <w:sz w:val="20"/>
          <w:szCs w:val="20"/>
          <w:lang w:val="uk-UA"/>
        </w:rPr>
        <w:t xml:space="preserve">. </w:t>
      </w:r>
      <w:r>
        <w:rPr>
          <w:rFonts w:ascii="Calibri" w:hAnsi="Calibri"/>
          <w:i w:val="0"/>
          <w:iCs/>
          <w:sz w:val="20"/>
          <w:szCs w:val="20"/>
          <w:lang w:val="uk-UA"/>
        </w:rPr>
        <w:t>Вишняков</w:t>
      </w:r>
      <w:r w:rsidR="00211F66">
        <w:rPr>
          <w:rFonts w:ascii="Calibri" w:hAnsi="Calibri"/>
          <w:i w:val="0"/>
          <w:iCs/>
          <w:sz w:val="20"/>
          <w:szCs w:val="20"/>
          <w:lang w:val="uk-UA"/>
        </w:rPr>
        <w:t xml:space="preserve"> </w:t>
      </w:r>
    </w:p>
    <w:p w:rsidR="002D29B5" w:rsidRDefault="002D29B5" w:rsidP="007608AD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:rsidR="00D47A68" w:rsidRPr="002D29B5" w:rsidRDefault="00D47A68" w:rsidP="007608AD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sectPr w:rsidR="00D47A68" w:rsidRPr="002D29B5" w:rsidSect="002C22F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567" w:bottom="1276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3AB" w:rsidRDefault="00D363AB">
      <w:r>
        <w:separator/>
      </w:r>
    </w:p>
  </w:endnote>
  <w:endnote w:type="continuationSeparator" w:id="0">
    <w:p w:rsidR="00D363AB" w:rsidRDefault="00D36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TEUR">
    <w:altName w:val="Consolas"/>
    <w:charset w:val="CC"/>
    <w:family w:val="modern"/>
    <w:pitch w:val="fixed"/>
    <w:sig w:usb0="00000001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DB1" w:rsidRDefault="00961DB1" w:rsidP="0032057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61DB1" w:rsidRDefault="00961DB1" w:rsidP="00D972B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DB1" w:rsidRDefault="00961DB1" w:rsidP="00D972B8">
    <w:pPr>
      <w:pStyle w:val="a4"/>
      <w:framePr w:wrap="around" w:vAnchor="text" w:hAnchor="page" w:x="11142" w:y="19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43725">
      <w:rPr>
        <w:rStyle w:val="a5"/>
        <w:noProof/>
      </w:rPr>
      <w:t>3</w:t>
    </w:r>
    <w:r>
      <w:rPr>
        <w:rStyle w:val="a5"/>
      </w:rPr>
      <w:fldChar w:fldCharType="end"/>
    </w:r>
  </w:p>
  <w:p w:rsidR="00961DB1" w:rsidRDefault="00961DB1" w:rsidP="00D972B8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DB1" w:rsidRPr="00A01018" w:rsidRDefault="009D5106">
    <w:pPr>
      <w:pStyle w:val="a4"/>
      <w:rPr>
        <w:lang w:val="uk-UA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margin">
                <wp:align>inside</wp:align>
              </wp:positionH>
              <wp:positionV relativeFrom="margin">
                <wp:align>bottom</wp:align>
              </wp:positionV>
              <wp:extent cx="7019925" cy="859155"/>
              <wp:effectExtent l="0" t="1270" r="0" b="0"/>
              <wp:wrapSquare wrapText="bothSides"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19925" cy="859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65B77E9" id="Rectangle 1" o:spid="_x0000_s1026" style="position:absolute;margin-left:0;margin-top:0;width:552.75pt;height:67.65pt;z-index:251657728;visibility:visible;mso-wrap-style:square;mso-width-percent:0;mso-height-percent:0;mso-wrap-distance-left:0;mso-wrap-distance-top:0;mso-wrap-distance-right:0;mso-wrap-distance-bottom:0;mso-position-horizontal:inside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" filled="f" stroked="f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3AB" w:rsidRDefault="00D363AB">
      <w:r>
        <w:separator/>
      </w:r>
    </w:p>
  </w:footnote>
  <w:footnote w:type="continuationSeparator" w:id="0">
    <w:p w:rsidR="00D363AB" w:rsidRDefault="00D36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DB1" w:rsidRDefault="009D5106" w:rsidP="00235697">
    <w:pPr>
      <w:pStyle w:val="a3"/>
      <w:tabs>
        <w:tab w:val="clear" w:pos="9355"/>
        <w:tab w:val="right" w:pos="9911"/>
      </w:tabs>
      <w:ind w:right="572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306070</wp:posOffset>
              </wp:positionH>
              <wp:positionV relativeFrom="page">
                <wp:posOffset>245745</wp:posOffset>
              </wp:positionV>
              <wp:extent cx="7005955" cy="10401300"/>
              <wp:effectExtent l="10795" t="17145" r="12700" b="1905"/>
              <wp:wrapNone/>
              <wp:docPr id="81" name="grpPageNex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5955" cy="10401300"/>
                        <a:chOff x="454" y="0"/>
                        <a:chExt cx="11170" cy="16556"/>
                      </a:xfrm>
                    </wpg:grpSpPr>
                    <wps:wsp>
                      <wps:cNvPr id="82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3" name="Text Box 197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A01018" w:rsidRDefault="00961DB1" w:rsidP="00D4393F">
                            <w:pPr>
                              <w:pStyle w:val="Twordizme"/>
                              <w:rPr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lang w:val="uk-UA"/>
                              </w:rPr>
                              <w:t>Вим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4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5" name="Text Box 199"/>
                      <wps:cNvSpPr txBox="1">
                        <a:spLocks noChangeArrowheads="1"/>
                      </wps:cNvSpPr>
                      <wps:spPr bwMode="auto">
                        <a:xfrm>
                          <a:off x="1701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DF2469" w:rsidRDefault="00961DB1" w:rsidP="00D4393F">
                            <w:pPr>
                              <w:pStyle w:val="Twordizme"/>
                              <w:rPr>
                                <w:szCs w:val="20"/>
                              </w:rPr>
                            </w:pPr>
                            <w:r>
                              <w:t>К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л.уч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6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DF2469" w:rsidRDefault="00961DB1" w:rsidP="00D4393F">
                            <w:pPr>
                              <w:pStyle w:val="Twordizm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7" name="Text Box 201"/>
                      <wps:cNvSpPr txBox="1">
                        <a:spLocks noChangeArrowheads="1"/>
                      </wps:cNvSpPr>
                      <wps:spPr bwMode="auto">
                        <a:xfrm>
                          <a:off x="2835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DF2469" w:rsidRDefault="00961DB1" w:rsidP="00D4393F">
                            <w:pPr>
                              <w:pStyle w:val="Twordizme"/>
                              <w:rPr>
                                <w:szCs w:val="20"/>
                              </w:rPr>
                            </w:pPr>
                            <w:r>
                              <w:t>№ док.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8" name="Text Box 202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Default="00961DB1" w:rsidP="00D4393F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9" name="Text Box 203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DF2469" w:rsidRDefault="00961DB1" w:rsidP="00D4393F">
                            <w:pPr>
                              <w:pStyle w:val="Twordizme"/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дп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0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AF072F" w:rsidRDefault="00961DB1" w:rsidP="00D4393F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1" name="Text Box 205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9155C0" w:rsidRDefault="00961DB1" w:rsidP="00D4393F">
                            <w:pPr>
                              <w:pStyle w:val="Twordizme"/>
                            </w:pPr>
                            <w:r w:rsidRPr="009155C0"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2" name="tbxOboz"/>
                      <wps:cNvSpPr txBox="1">
                        <a:spLocks noChangeArrowheads="1"/>
                      </wps:cNvSpPr>
                      <wps:spPr bwMode="auto">
                        <a:xfrm>
                          <a:off x="5160" y="15649"/>
                          <a:ext cx="5698" cy="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1147" w:rsidRDefault="007E1147" w:rsidP="007E1147">
                            <w:pPr>
                              <w:pStyle w:val="Twordtdoc"/>
                              <w:rPr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lang w:val="ru-RU"/>
                              </w:rPr>
                              <w:t>Закупівля</w:t>
                            </w:r>
                            <w:proofErr w:type="spellEnd"/>
                            <w:r>
                              <w:rPr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ru-RU"/>
                              </w:rPr>
                              <w:t>киснемірів</w:t>
                            </w:r>
                            <w:proofErr w:type="spellEnd"/>
                          </w:p>
                          <w:p w:rsidR="007E1147" w:rsidRPr="00962FB3" w:rsidRDefault="007E1147" w:rsidP="007E1147">
                            <w:pPr>
                              <w:pStyle w:val="Twordtdoc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 xml:space="preserve">для </w:t>
                            </w:r>
                            <w:proofErr w:type="spellStart"/>
                            <w:r>
                              <w:rPr>
                                <w:lang w:val="ru-RU"/>
                              </w:rPr>
                              <w:t>сепараторів</w:t>
                            </w:r>
                            <w:proofErr w:type="spellEnd"/>
                          </w:p>
                          <w:p w:rsidR="0004012E" w:rsidRPr="0004012E" w:rsidRDefault="0004012E" w:rsidP="0004012E">
                            <w:pPr>
                              <w:pStyle w:val="Twordnaim"/>
                              <w:rPr>
                                <w:rFonts w:ascii="Calibri" w:hAnsi="Calibri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93" name="Text Box 207"/>
                      <wps:cNvSpPr txBox="1">
                        <a:spLocks noChangeArrowheads="1"/>
                      </wps:cNvSpPr>
                      <wps:spPr bwMode="auto">
                        <a:xfrm>
                          <a:off x="11057" y="15422"/>
                          <a:ext cx="567" cy="39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3A75B2" w:rsidRDefault="00961DB1" w:rsidP="00D4393F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</w:p>
                          <w:p w:rsidR="00961DB1" w:rsidRPr="00CA2394" w:rsidRDefault="00961DB1" w:rsidP="00D4393F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  <wps:wsp>
                      <wps:cNvPr id="94" name="tbxPage"/>
                      <wps:cNvSpPr txBox="1">
                        <a:spLocks noChangeArrowheads="1"/>
                      </wps:cNvSpPr>
                      <wps:spPr bwMode="auto">
                        <a:xfrm>
                          <a:off x="11057" y="15819"/>
                          <a:ext cx="567" cy="45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D972B8" w:rsidRDefault="00961DB1" w:rsidP="00D972B8">
                            <w:pPr>
                              <w:jc w:val="center"/>
                              <w:rPr>
                                <w:rFonts w:ascii="ISOCPEUR" w:hAnsi="ISOCPEUR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5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DB1" w:rsidRPr="00901D73" w:rsidRDefault="00961DB1" w:rsidP="00D4393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6" name="Text Box 210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A01018" w:rsidRDefault="00961DB1" w:rsidP="00D4393F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68301B">
                              <w:t>нв</w:t>
                            </w:r>
                            <w:proofErr w:type="spellEnd"/>
                            <w:r w:rsidRPr="0068301B">
                              <w:t xml:space="preserve">. № </w:t>
                            </w:r>
                            <w:proofErr w:type="spellStart"/>
                            <w:proofErr w:type="gramStart"/>
                            <w:r>
                              <w:rPr>
                                <w:lang w:val="uk-UA"/>
                              </w:rPr>
                              <w:t>ориг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97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DB1" w:rsidRPr="00693C49" w:rsidRDefault="00961DB1" w:rsidP="00693C49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8" name="Text Box 212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DB1" w:rsidRPr="00FA5B34" w:rsidRDefault="00961DB1" w:rsidP="00D4393F">
                            <w:pPr>
                              <w:pStyle w:val="Twordaddfieldheads"/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дп</w:t>
                            </w:r>
                            <w:proofErr w:type="spellEnd"/>
                            <w:r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 дата</w:t>
                            </w:r>
                          </w:p>
                          <w:p w:rsidR="00961DB1" w:rsidRPr="00AF072F" w:rsidRDefault="00961DB1" w:rsidP="00D4393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99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100" name="Text Box 214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DB1" w:rsidRPr="00920A24" w:rsidRDefault="00961DB1" w:rsidP="00D4393F">
                            <w:pPr>
                              <w:pStyle w:val="Twordaddfieldheads"/>
                            </w:pPr>
                            <w:proofErr w:type="spellStart"/>
                            <w:r>
                              <w:t>Вза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м</w:t>
                            </w:r>
                            <w:r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нв</w:t>
                            </w:r>
                            <w:proofErr w:type="spellEnd"/>
                            <w:r>
                              <w:t>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01" name="Line 215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2" name="Line 216"/>
                      <wps:cNvCnPr>
                        <a:cxnSpLocks noChangeShapeType="1"/>
                      </wps:cNvCnPr>
                      <wps:spPr bwMode="auto">
                        <a:xfrm>
                          <a:off x="1134" y="16273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3" name="Line 217"/>
                      <wps:cNvCnPr>
                        <a:cxnSpLocks noChangeShapeType="1"/>
                      </wps:cNvCnPr>
                      <wps:spPr bwMode="auto">
                        <a:xfrm>
                          <a:off x="1701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4" name="Line 218"/>
                      <wps:cNvCnPr>
                        <a:cxnSpLocks noChangeShapeType="1"/>
                      </wps:cNvCnPr>
                      <wps:spPr bwMode="auto">
                        <a:xfrm>
                          <a:off x="2268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" name="Line 219"/>
                      <wps:cNvCnPr>
                        <a:cxnSpLocks noChangeShapeType="1"/>
                      </wps:cNvCnPr>
                      <wps:spPr bwMode="auto">
                        <a:xfrm>
                          <a:off x="3402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6" name="Line 220"/>
                      <wps:cNvCnPr>
                        <a:cxnSpLocks noChangeShapeType="1"/>
                      </wps:cNvCnPr>
                      <wps:spPr bwMode="auto">
                        <a:xfrm>
                          <a:off x="4253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" name="Line 221"/>
                      <wps:cNvCnPr>
                        <a:cxnSpLocks noChangeShapeType="1"/>
                      </wps:cNvCnPr>
                      <wps:spPr bwMode="auto">
                        <a:xfrm>
                          <a:off x="4820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8" name="Line 222"/>
                      <wps:cNvCnPr>
                        <a:cxnSpLocks noChangeShapeType="1"/>
                      </wps:cNvCnPr>
                      <wps:spPr bwMode="auto">
                        <a:xfrm>
                          <a:off x="1134" y="15422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9" name="Text Box 223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t>Формат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0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t>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1" name="Text Box 225"/>
                      <wps:cNvSpPr txBox="1">
                        <a:spLocks noChangeArrowheads="1"/>
                      </wps:cNvSpPr>
                      <wps:spPr bwMode="auto">
                        <a:xfrm>
                          <a:off x="4820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rPr>
                                <w:lang w:val="uk-UA"/>
                              </w:rPr>
                              <w:t>Копіював</w:t>
                            </w:r>
                            <w:r>
                              <w:t>:</w:t>
                            </w:r>
                          </w:p>
                          <w:p w:rsidR="00961DB1" w:rsidRPr="00AF072F" w:rsidRDefault="00961DB1" w:rsidP="00D4393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2" name="Line 226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3" name="Line 227"/>
                      <wps:cNvCnPr>
                        <a:cxnSpLocks noChangeShapeType="1"/>
                      </wps:cNvCnPr>
                      <wps:spPr bwMode="auto">
                        <a:xfrm>
                          <a:off x="11624" y="0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4" name="Line 228"/>
                      <wps:cNvCnPr>
                        <a:cxnSpLocks noChangeShapeType="1"/>
                      </wps:cNvCnPr>
                      <wps:spPr bwMode="auto">
                        <a:xfrm>
                          <a:off x="1134" y="1598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5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6" name="Text Box 230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DF2469" w:rsidRDefault="00961DB1" w:rsidP="00D4393F">
                            <w:pPr>
                              <w:pStyle w:val="Twordizme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7" name="Line 231"/>
                      <wps:cNvCnPr>
                        <a:cxnSpLocks noChangeShapeType="1"/>
                      </wps:cNvCnPr>
                      <wps:spPr bwMode="auto">
                        <a:xfrm>
                          <a:off x="2835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pPageNext" o:spid="_x0000_s1026" style="position:absolute;margin-left:24.1pt;margin-top:19.35pt;width:551.65pt;height:819pt;z-index:251656704;mso-position-horizontal-relative:page;mso-position-vertical-relative:page" coordorigin="454" coordsize="11170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e" o:spid="_x0000_s1027" type="#_x0000_t202" style="position:absolute;left:1134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" filled="f" strokeweight=".5pt">
                <v:textbox inset="0,.5mm,0,0">
                  <w:txbxContent>
                    <w:p w:rsidR="00961DB1" w:rsidRPr="002979E3" w:rsidRDefault="00961DB1" w:rsidP="002979E3"/>
                  </w:txbxContent>
                </v:textbox>
              </v:shape>
              <v:shape id="Text Box 197" o:spid="_x0000_s1028" type="#_x0000_t202" style="position:absolute;left:1134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" filled="f" strokeweight=".5pt">
                <v:textbox inset="0,.5mm,0,0">
                  <w:txbxContent>
                    <w:p w:rsidR="00961DB1" w:rsidRPr="00A01018" w:rsidRDefault="00961DB1" w:rsidP="00D4393F">
                      <w:pPr>
                        <w:pStyle w:val="Twordizme"/>
                        <w:rPr>
                          <w:lang w:val="uk-UA"/>
                        </w:rPr>
                      </w:pPr>
                      <w:proofErr w:type="spellStart"/>
                      <w:r>
                        <w:rPr>
                          <w:lang w:val="uk-UA"/>
                        </w:rPr>
                        <w:t>Вим</w:t>
                      </w:r>
                      <w:proofErr w:type="spellEnd"/>
                      <w:r>
                        <w:rPr>
                          <w:lang w:val="uk-UA"/>
                        </w:rPr>
                        <w:t>.</w:t>
                      </w:r>
                    </w:p>
                  </w:txbxContent>
                </v:textbox>
              </v:shape>
              <v:shape id="tbxIzmk" o:spid="_x0000_s1029" type="#_x0000_t202" style="position:absolute;left:1701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" filled="f" strokeweight=".5pt">
                <v:textbox inset="0,.5mm,0,0">
                  <w:txbxContent>
                    <w:p w:rsidR="00961DB1" w:rsidRPr="002979E3" w:rsidRDefault="00961DB1" w:rsidP="002979E3"/>
                  </w:txbxContent>
                </v:textbox>
              </v:shape>
              <v:shape id="Text Box 199" o:spid="_x0000_s1030" type="#_x0000_t202" style="position:absolute;left:1701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" filled="f" strokeweight=".5pt">
                <v:textbox inset="0,.5mm,0,0">
                  <w:txbxContent>
                    <w:p w:rsidR="00961DB1" w:rsidRPr="00DF2469" w:rsidRDefault="00961DB1" w:rsidP="00D4393F">
                      <w:pPr>
                        <w:pStyle w:val="Twordizme"/>
                        <w:rPr>
                          <w:szCs w:val="20"/>
                        </w:rPr>
                      </w:pPr>
                      <w:r>
                        <w:t>К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л.уч</w:t>
                      </w:r>
                      <w:proofErr w:type="spellEnd"/>
                    </w:p>
                  </w:txbxContent>
                </v:textbox>
              </v:shape>
              <v:shape id="tbxNdoc" o:spid="_x0000_s1031" type="#_x0000_t202" style="position:absolute;left:2835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" filled="f" strokeweight=".5pt">
                <v:textbox inset="0,.5mm,0,0">
                  <w:txbxContent>
                    <w:p w:rsidR="00961DB1" w:rsidRPr="00DF2469" w:rsidRDefault="00961DB1" w:rsidP="00D4393F">
                      <w:pPr>
                        <w:pStyle w:val="Twordizme"/>
                      </w:pPr>
                    </w:p>
                  </w:txbxContent>
                </v:textbox>
              </v:shape>
              <v:shape id="Text Box 201" o:spid="_x0000_s1032" type="#_x0000_t202" style="position:absolute;left:2835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" filled="f" strokeweight=".5pt">
                <v:textbox inset="0,.5mm,0,0">
                  <w:txbxContent>
                    <w:p w:rsidR="00961DB1" w:rsidRPr="00DF2469" w:rsidRDefault="00961DB1" w:rsidP="00D4393F">
                      <w:pPr>
                        <w:pStyle w:val="Twordizme"/>
                        <w:rPr>
                          <w:szCs w:val="20"/>
                        </w:rPr>
                      </w:pPr>
                      <w:r>
                        <w:t>№ док.</w:t>
                      </w:r>
                    </w:p>
                  </w:txbxContent>
                </v:textbox>
              </v:shape>
              <v:shape id="Text Box 202" o:spid="_x0000_s1033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" filled="f" strokeweight=".5pt">
                <v:textbox inset="0,.5mm,0,0">
                  <w:txbxContent>
                    <w:p w:rsidR="00961DB1" w:rsidRDefault="00961DB1" w:rsidP="00D4393F">
                      <w:pPr>
                        <w:pStyle w:val="Tworddate"/>
                      </w:pPr>
                    </w:p>
                  </w:txbxContent>
                </v:textbox>
              </v:shape>
              <v:shape id="Text Box 203" o:spid="_x0000_s1034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" filled="f" strokeweight=".5pt">
                <v:textbox inset="0,.5mm,0,0">
                  <w:txbxContent>
                    <w:p w:rsidR="00961DB1" w:rsidRPr="00DF2469" w:rsidRDefault="00961DB1" w:rsidP="00D4393F">
                      <w:pPr>
                        <w:pStyle w:val="Twordizme"/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дп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shape>
              <v:shape id="tbxIzmd" o:spid="_x0000_s1035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" filled="f" strokeweight=".5pt">
                <v:textbox inset="0,.5mm,0,0">
                  <w:txbxContent>
                    <w:p w:rsidR="00961DB1" w:rsidRPr="00AF072F" w:rsidRDefault="00961DB1" w:rsidP="00D4393F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  <v:shape id="Text Box 205" o:spid="_x0000_s1036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" filled="f" strokeweight=".5pt">
                <v:textbox inset="0,.5mm,0,0">
                  <w:txbxContent>
                    <w:p w:rsidR="00961DB1" w:rsidRPr="009155C0" w:rsidRDefault="00961DB1" w:rsidP="00D4393F">
                      <w:pPr>
                        <w:pStyle w:val="Twordizme"/>
                      </w:pPr>
                      <w:r w:rsidRPr="009155C0">
                        <w:t>Дата</w:t>
                      </w:r>
                    </w:p>
                  </w:txbxContent>
                </v:textbox>
              </v:shape>
              <v:shape id="tbxOboz" o:spid="_x0000_s1037" type="#_x0000_t202" style="position:absolute;left:5160;top:15649;width:5698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" filled="f" stroked="f">
                <v:textbox inset=",0,,0">
                  <w:txbxContent>
                    <w:p w:rsidR="007E1147" w:rsidRDefault="007E1147" w:rsidP="007E1147">
                      <w:pPr>
                        <w:pStyle w:val="Twordtdoc"/>
                        <w:rPr>
                          <w:lang w:val="ru-RU"/>
                        </w:rPr>
                      </w:pPr>
                      <w:proofErr w:type="spellStart"/>
                      <w:r>
                        <w:rPr>
                          <w:lang w:val="ru-RU"/>
                        </w:rPr>
                        <w:t>Закупівля</w:t>
                      </w:r>
                      <w:proofErr w:type="spellEnd"/>
                      <w:r>
                        <w:rPr>
                          <w:lang w:val="ru-RU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ru-RU"/>
                        </w:rPr>
                        <w:t>киснемірів</w:t>
                      </w:r>
                      <w:proofErr w:type="spellEnd"/>
                    </w:p>
                    <w:p w:rsidR="007E1147" w:rsidRPr="00962FB3" w:rsidRDefault="007E1147" w:rsidP="007E1147">
                      <w:pPr>
                        <w:pStyle w:val="Twordtdoc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для </w:t>
                      </w:r>
                      <w:proofErr w:type="spellStart"/>
                      <w:r>
                        <w:rPr>
                          <w:lang w:val="ru-RU"/>
                        </w:rPr>
                        <w:t>сепараторів</w:t>
                      </w:r>
                      <w:proofErr w:type="spellEnd"/>
                    </w:p>
                    <w:p w:rsidR="0004012E" w:rsidRPr="0004012E" w:rsidRDefault="0004012E" w:rsidP="0004012E">
                      <w:pPr>
                        <w:pStyle w:val="Twordnaim"/>
                        <w:rPr>
                          <w:rFonts w:ascii="Calibri" w:hAnsi="Calibri"/>
                          <w:sz w:val="24"/>
                          <w:szCs w:val="24"/>
                          <w:lang w:val="uk-UA"/>
                        </w:rPr>
                      </w:pPr>
                    </w:p>
                  </w:txbxContent>
                </v:textbox>
              </v:shape>
              <v:shape id="Text Box 207" o:spid="_x0000_s1038" type="#_x0000_t202" style="position:absolute;left:11057;top:15422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" filled="f" strokeweight="1.5pt">
                <v:textbox inset="0,1mm,0,0">
                  <w:txbxContent>
                    <w:p w:rsidR="00961DB1" w:rsidRPr="003A75B2" w:rsidRDefault="00961DB1" w:rsidP="00D4393F">
                      <w:pPr>
                        <w:pStyle w:val="Twordlitlistlistov"/>
                      </w:pPr>
                      <w:r>
                        <w:t>Лист</w:t>
                      </w:r>
                    </w:p>
                    <w:p w:rsidR="00961DB1" w:rsidRPr="00CA2394" w:rsidRDefault="00961DB1" w:rsidP="00D4393F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  <v:shape id="tbxPage" o:spid="_x0000_s1039" type="#_x0000_t202" style="position:absolute;left:11057;top:15819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" filled="f" strokeweight="1.5pt">
                <v:textbox inset="0,0,0,0">
                  <w:txbxContent>
                    <w:p w:rsidR="00961DB1" w:rsidRPr="00D972B8" w:rsidRDefault="00961DB1" w:rsidP="00D972B8">
                      <w:pPr>
                        <w:jc w:val="center"/>
                        <w:rPr>
                          <w:rFonts w:ascii="ISOCPEUR" w:hAnsi="ISOCPEUR"/>
                          <w:szCs w:val="20"/>
                        </w:rPr>
                      </w:pPr>
                    </w:p>
                  </w:txbxContent>
                </v:textbox>
              </v:shape>
              <v:shape id="tbxInpo" o:spid="_x0000_s1040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:rsidR="00961DB1" w:rsidRPr="00901D73" w:rsidRDefault="00961DB1" w:rsidP="00D4393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10" o:spid="_x0000_s1041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" filled="f" strokeweight="1.5pt">
                <v:textbox style="layout-flow:vertical;mso-layout-flow-alt:bottom-to-top" inset="0,0,0,0">
                  <w:txbxContent>
                    <w:p w:rsidR="00961DB1" w:rsidRPr="00A01018" w:rsidRDefault="00961DB1" w:rsidP="00D4393F">
                      <w:pPr>
                        <w:pStyle w:val="Twordaddfieldheads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68301B">
                        <w:t>нв</w:t>
                      </w:r>
                      <w:proofErr w:type="spellEnd"/>
                      <w:r w:rsidRPr="0068301B">
                        <w:t xml:space="preserve">. № </w:t>
                      </w:r>
                      <w:proofErr w:type="spellStart"/>
                      <w:proofErr w:type="gramStart"/>
                      <w:r>
                        <w:rPr>
                          <w:lang w:val="uk-UA"/>
                        </w:rPr>
                        <w:t>ориг</w:t>
                      </w:r>
                      <w:proofErr w:type="spellEnd"/>
                      <w:r>
                        <w:rPr>
                          <w:lang w:val="uk-UA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shape id="tbxInpd" o:spid="_x0000_s1042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:rsidR="00961DB1" w:rsidRPr="00693C49" w:rsidRDefault="00961DB1" w:rsidP="00693C49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Text Box 212" o:spid="_x0000_s1043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:rsidR="00961DB1" w:rsidRPr="00FA5B34" w:rsidRDefault="00961DB1" w:rsidP="00D4393F">
                      <w:pPr>
                        <w:pStyle w:val="Twordaddfieldheads"/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дп</w:t>
                      </w:r>
                      <w:proofErr w:type="spellEnd"/>
                      <w:r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B9371F">
                        <w:t xml:space="preserve"> дата</w:t>
                      </w:r>
                    </w:p>
                    <w:p w:rsidR="00961DB1" w:rsidRPr="00AF072F" w:rsidRDefault="00961DB1" w:rsidP="00D4393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tbxInvz" o:spid="_x0000_s1044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:rsidR="00961DB1" w:rsidRPr="00693C49" w:rsidRDefault="00961DB1" w:rsidP="00693C49"/>
                  </w:txbxContent>
                </v:textbox>
              </v:shape>
              <v:shape id="Text Box 214" o:spid="_x0000_s1045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" strokeweight="1.5pt">
                <v:textbox style="layout-flow:vertical;mso-layout-flow-alt:bottom-to-top" inset="0,0,0,0">
                  <w:txbxContent>
                    <w:p w:rsidR="00961DB1" w:rsidRPr="00920A24" w:rsidRDefault="00961DB1" w:rsidP="00D4393F">
                      <w:pPr>
                        <w:pStyle w:val="Twordaddfieldheads"/>
                      </w:pPr>
                      <w:proofErr w:type="spellStart"/>
                      <w:r>
                        <w:t>Вза</w:t>
                      </w:r>
                      <w:proofErr w:type="spellEnd"/>
                      <w:r>
                        <w:rPr>
                          <w:lang w:val="uk-UA"/>
                        </w:rPr>
                        <w:t>м</w:t>
                      </w:r>
                      <w:r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нв</w:t>
                      </w:r>
                      <w:proofErr w:type="spellEnd"/>
                      <w:r>
                        <w:t>. №</w:t>
                      </w:r>
                    </w:p>
                  </w:txbxContent>
                </v:textbox>
              </v:shape>
              <v:line id="Line 215" o:spid="_x0000_s1046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" strokeweight="1.5pt"/>
              <v:line id="Line 216" o:spid="_x0000_s1047" style="position:absolute;visibility:visible;mso-wrap-style:square" from="1134,16273" to="11055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" strokeweight="1.5pt"/>
              <v:line id="Line 217" o:spid="_x0000_s1048" style="position:absolute;visibility:visible;mso-wrap-style:square" from="1701,15422" to="1701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" strokeweight="1.5pt"/>
              <v:line id="Line 218" o:spid="_x0000_s1049" style="position:absolute;visibility:visible;mso-wrap-style:square" from="2268,15422" to="2268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" strokeweight="1.5pt"/>
              <v:line id="Line 219" o:spid="_x0000_s1050" style="position:absolute;visibility:visible;mso-wrap-style:square" from="3402,15422" to="3402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" strokeweight="1.5pt"/>
              <v:line id="Line 220" o:spid="_x0000_s1051" style="position:absolute;visibility:visible;mso-wrap-style:square" from="4253,15422" to="4253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" strokeweight="1.5pt"/>
              <v:line id="Line 221" o:spid="_x0000_s1052" style="position:absolute;visibility:visible;mso-wrap-style:square" from="4820,15422" to="4820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" strokeweight="1.5pt"/>
              <v:line id="Line 222" o:spid="_x0000_s1053" style="position:absolute;visibility:visible;mso-wrap-style:square" from="1134,15422" to="11055,15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" strokeweight="1.5pt"/>
              <v:shape id="Text Box 223" o:spid="_x0000_s1054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" filled="f" stroked="f" strokeweight="1.5pt">
                <v:textbox inset="0,0,0,0">
                  <w:txbxContent>
                    <w:p w:rsidR="00961DB1" w:rsidRPr="003A75B2" w:rsidRDefault="00961DB1" w:rsidP="00D4393F">
                      <w:pPr>
                        <w:pStyle w:val="Twordcopyformat"/>
                      </w:pPr>
                      <w:r>
                        <w:t>Формат</w:t>
                      </w:r>
                    </w:p>
                  </w:txbxContent>
                </v:textbox>
              </v:shape>
              <v:shape id="tbxFrmt" o:spid="_x0000_s1055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" filled="f" stroked="f" strokeweight="1.5pt">
                <v:textbox inset="0,0,0,0">
                  <w:txbxContent>
                    <w:p w:rsidR="00961DB1" w:rsidRPr="003A75B2" w:rsidRDefault="00961DB1" w:rsidP="00D4393F">
                      <w:pPr>
                        <w:pStyle w:val="Twordcopyformat"/>
                      </w:pPr>
                      <w:r>
                        <w:t>А4</w:t>
                      </w:r>
                    </w:p>
                  </w:txbxContent>
                </v:textbox>
              </v:shape>
              <v:shape id="Text Box 225" o:spid="_x0000_s1056" type="#_x0000_t202" style="position:absolute;left:4820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" filled="f" stroked="f">
                <v:textbox inset="0,0,0,0">
                  <w:txbxContent>
                    <w:p w:rsidR="00961DB1" w:rsidRPr="003A75B2" w:rsidRDefault="00961DB1" w:rsidP="00D4393F">
                      <w:pPr>
                        <w:pStyle w:val="Twordcopyformat"/>
                      </w:pPr>
                      <w:r>
                        <w:rPr>
                          <w:lang w:val="uk-UA"/>
                        </w:rPr>
                        <w:t>Копіював</w:t>
                      </w:r>
                      <w:r>
                        <w:t>:</w:t>
                      </w:r>
                    </w:p>
                    <w:p w:rsidR="00961DB1" w:rsidRPr="00AF072F" w:rsidRDefault="00961DB1" w:rsidP="00D4393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line id="Line 226" o:spid="_x0000_s1057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" strokeweight="1.5pt"/>
              <v:line id="Line 227" o:spid="_x0000_s1058" style="position:absolute;visibility:visible;mso-wrap-style:square" from="11624,0" to="11624,16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" strokeweight="1.5pt"/>
              <v:line id="Line 228" o:spid="_x0000_s1059" style="position:absolute;visibility:visible;mso-wrap-style:square" from="1134,15989" to="4819,15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" strokeweight="1.5pt"/>
              <v:shape id="tbxIzml" o:spid="_x0000_s1060" type="#_x0000_t202" style="position:absolute;left:2268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" filled="f" strokeweight=".5pt">
                <v:textbox inset="0,.5mm,0,0">
                  <w:txbxContent>
                    <w:p w:rsidR="00961DB1" w:rsidRPr="002979E3" w:rsidRDefault="00961DB1" w:rsidP="002979E3"/>
                  </w:txbxContent>
                </v:textbox>
              </v:shape>
              <v:shape id="Text Box 230" o:spid="_x0000_s1061" type="#_x0000_t202" style="position:absolute;left:2268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" filled="f" strokeweight=".5pt">
                <v:textbox inset="0,.5mm,0,0">
                  <w:txbxContent>
                    <w:p w:rsidR="00961DB1" w:rsidRPr="00DF2469" w:rsidRDefault="00961DB1" w:rsidP="00D4393F">
                      <w:pPr>
                        <w:pStyle w:val="Twordizme"/>
                      </w:pPr>
                      <w:r>
                        <w:t>Лист</w:t>
                      </w:r>
                    </w:p>
                  </w:txbxContent>
                </v:textbox>
              </v:shape>
              <v:line id="Line 231" o:spid="_x0000_s1062" style="position:absolute;visibility:visible;mso-wrap-style:square" from="2835,15422" to="2835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" strokeweight="1.5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DB1" w:rsidRPr="00801992" w:rsidRDefault="007343E1" w:rsidP="00A01018">
    <w:pPr>
      <w:tabs>
        <w:tab w:val="left" w:pos="6804"/>
        <w:tab w:val="left" w:pos="7513"/>
        <w:tab w:val="left" w:pos="7939"/>
        <w:tab w:val="left" w:pos="8222"/>
      </w:tabs>
      <w:jc w:val="center"/>
      <w:rPr>
        <w:rFonts w:ascii="Calibri" w:hAnsi="Calibri" w:cs="Arial"/>
        <w:b/>
        <w:color w:val="0033CC"/>
        <w:lang w:val="uk-UA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-47625</wp:posOffset>
              </wp:positionH>
              <wp:positionV relativeFrom="page">
                <wp:posOffset>247650</wp:posOffset>
              </wp:positionV>
              <wp:extent cx="7381240" cy="10398760"/>
              <wp:effectExtent l="0" t="0" r="29210" b="2540"/>
              <wp:wrapNone/>
              <wp:docPr id="3" name="grpFirstPag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81240" cy="10398760"/>
                        <a:chOff x="0" y="0"/>
                        <a:chExt cx="11624" cy="16556"/>
                      </a:xfrm>
                    </wpg:grpSpPr>
                    <wps:wsp>
                      <wps:cNvPr id="4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5" name="Text Box 234"/>
                      <wps:cNvSpPr txBox="1">
                        <a:spLocks noChangeArrowheads="1"/>
                      </wps:cNvSpPr>
                      <wps:spPr bwMode="auto">
                        <a:xfrm>
                          <a:off x="2268" y="14572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7" name="Text Box 236"/>
                      <wps:cNvSpPr txBox="1">
                        <a:spLocks noChangeArrowheads="1"/>
                      </wps:cNvSpPr>
                      <wps:spPr bwMode="auto">
                        <a:xfrm>
                          <a:off x="1134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DF2469" w:rsidRDefault="00961DB1" w:rsidP="0069384D">
                            <w:pPr>
                              <w:pStyle w:val="Twordizme"/>
                            </w:pPr>
                            <w:r>
                              <w:rPr>
                                <w:lang w:val="uk-UA"/>
                              </w:rPr>
                              <w:t>Ви</w:t>
                            </w:r>
                            <w:r w:rsidRPr="004C30A9">
                              <w:t>м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" name="Text Box 237"/>
                      <wps:cNvSpPr txBox="1">
                        <a:spLocks noChangeArrowheads="1"/>
                      </wps:cNvSpPr>
                      <wps:spPr bwMode="auto">
                        <a:xfrm>
                          <a:off x="1701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A01018" w:rsidRDefault="00961DB1" w:rsidP="0069384D">
                            <w:pPr>
                              <w:pStyle w:val="Twordizme"/>
                              <w:rPr>
                                <w:lang w:val="uk-UA"/>
                              </w:rPr>
                            </w:pPr>
                            <w:r w:rsidRPr="004C30A9">
                              <w:t>К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л</w:t>
                            </w:r>
                            <w:proofErr w:type="spellStart"/>
                            <w:r>
                              <w:rPr>
                                <w:lang w:val="uk-UA"/>
                              </w:rPr>
                              <w:t>ьк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0" name="Text Box 239"/>
                      <wps:cNvSpPr txBox="1">
                        <a:spLocks noChangeArrowheads="1"/>
                      </wps:cNvSpPr>
                      <wps:spPr bwMode="auto">
                        <a:xfrm>
                          <a:off x="2835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DF2469" w:rsidRDefault="00961DB1" w:rsidP="0069384D">
                            <w:pPr>
                              <w:pStyle w:val="Twordizme"/>
                              <w:rPr>
                                <w:sz w:val="20"/>
                                <w:szCs w:val="20"/>
                              </w:rPr>
                            </w:pPr>
                            <w:r w:rsidRPr="001C2705">
                              <w:t>№</w:t>
                            </w:r>
                            <w:r>
                              <w:t xml:space="preserve"> </w:t>
                            </w:r>
                            <w:r w:rsidRPr="001C2705">
                              <w:t>док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" name="tbxFam1"/>
                      <wps:cNvSpPr txBox="1">
                        <a:spLocks noChangeArrowheads="1"/>
                      </wps:cNvSpPr>
                      <wps:spPr bwMode="auto">
                        <a:xfrm>
                          <a:off x="2268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2" name="tbxFam2"/>
                      <wps:cNvSpPr txBox="1">
                        <a:spLocks noChangeArrowheads="1"/>
                      </wps:cNvSpPr>
                      <wps:spPr bwMode="auto">
                        <a:xfrm>
                          <a:off x="2268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3" name="tbxFam4"/>
                      <wps:cNvSpPr txBox="1">
                        <a:spLocks noChangeArrowheads="1"/>
                      </wps:cNvSpPr>
                      <wps:spPr bwMode="auto">
                        <a:xfrm>
                          <a:off x="2268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4" name="tbxFam5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Default="00961DB1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5" name="tbxFam6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6" name="tbxJob1"/>
                      <wps:cNvSpPr txBox="1">
                        <a:spLocks noChangeArrowheads="1"/>
                      </wps:cNvSpPr>
                      <wps:spPr bwMode="auto">
                        <a:xfrm>
                          <a:off x="1134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F66EF8" w:rsidRDefault="00961DB1" w:rsidP="0069384D">
                            <w:pPr>
                              <w:pStyle w:val="Twordfami"/>
                            </w:pPr>
                            <w:r>
                              <w:t>Директор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7" name="tbxJob2"/>
                      <wps:cNvSpPr txBox="1">
                        <a:spLocks noChangeArrowheads="1"/>
                      </wps:cNvSpPr>
                      <wps:spPr bwMode="auto">
                        <a:xfrm>
                          <a:off x="1134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DF2469" w:rsidRDefault="00961DB1" w:rsidP="0069384D">
                            <w:pPr>
                              <w:pStyle w:val="Twordfami"/>
                            </w:pP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8" name="tbxJob4"/>
                      <wps:cNvSpPr txBox="1">
                        <a:spLocks noChangeArrowheads="1"/>
                      </wps:cNvSpPr>
                      <wps:spPr bwMode="auto">
                        <a:xfrm>
                          <a:off x="1134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DF2469" w:rsidRDefault="00961DB1" w:rsidP="0069384D">
                            <w:pPr>
                              <w:pStyle w:val="Twordfami"/>
                            </w:pP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9" name="tbxJob5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39704B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Виконав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20" name="tbxJob6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39704B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Перевірив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21" name="Text Box 250"/>
                      <wps:cNvSpPr txBox="1">
                        <a:spLocks noChangeArrowheads="1"/>
                      </wps:cNvSpPr>
                      <wps:spPr bwMode="auto">
                        <a:xfrm>
                          <a:off x="3402" y="14288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" name="Text Box 251"/>
                      <wps:cNvSpPr txBox="1">
                        <a:spLocks noChangeArrowheads="1"/>
                      </wps:cNvSpPr>
                      <wps:spPr bwMode="auto">
                        <a:xfrm>
                          <a:off x="3402" y="1457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4C30A9">
                              <w:t>дп</w:t>
                            </w:r>
                            <w:proofErr w:type="spellEnd"/>
                            <w:r w:rsidRPr="001C2705"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3" name="Text Box 252"/>
                      <wps:cNvSpPr txBox="1">
                        <a:spLocks noChangeArrowheads="1"/>
                      </wps:cNvSpPr>
                      <wps:spPr bwMode="auto">
                        <a:xfrm>
                          <a:off x="3402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Text Box 253"/>
                      <wps:cNvSpPr txBox="1">
                        <a:spLocks noChangeArrowheads="1"/>
                      </wps:cNvSpPr>
                      <wps:spPr bwMode="auto">
                        <a:xfrm>
                          <a:off x="3402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Text Box 254"/>
                      <wps:cNvSpPr txBox="1">
                        <a:spLocks noChangeArrowheads="1"/>
                      </wps:cNvSpPr>
                      <wps:spPr bwMode="auto">
                        <a:xfrm>
                          <a:off x="3402" y="1542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Text Box 255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Text Box 256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9" name="Text Box 258"/>
                      <wps:cNvSpPr txBox="1">
                        <a:spLocks noChangeArrowheads="1"/>
                      </wps:cNvSpPr>
                      <wps:spPr bwMode="auto">
                        <a:xfrm>
                          <a:off x="4253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0" name="tbxDat1"/>
                      <wps:cNvSpPr txBox="1">
                        <a:spLocks noChangeArrowheads="1"/>
                      </wps:cNvSpPr>
                      <wps:spPr bwMode="auto">
                        <a:xfrm>
                          <a:off x="4253" y="14855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A01018" w:rsidRDefault="00961DB1" w:rsidP="0069384D">
                            <w:pPr>
                              <w:pStyle w:val="Tworddate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1" name="tbxDat2"/>
                      <wps:cNvSpPr txBox="1">
                        <a:spLocks noChangeArrowheads="1"/>
                      </wps:cNvSpPr>
                      <wps:spPr bwMode="auto">
                        <a:xfrm>
                          <a:off x="4253" y="1513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2" name="tbxDat4"/>
                      <wps:cNvSpPr txBox="1">
                        <a:spLocks noChangeArrowheads="1"/>
                      </wps:cNvSpPr>
                      <wps:spPr bwMode="auto">
                        <a:xfrm>
                          <a:off x="4253" y="1542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3" name="tbxDat5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4" name="tbxDat6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5" name="tbxOboz"/>
                      <wps:cNvSpPr txBox="1">
                        <a:spLocks noChangeArrowheads="1"/>
                      </wps:cNvSpPr>
                      <wps:spPr bwMode="auto">
                        <a:xfrm>
                          <a:off x="4933" y="14175"/>
                          <a:ext cx="6545" cy="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1DB1" w:rsidRPr="004C30A9" w:rsidRDefault="00961DB1" w:rsidP="0069384D">
                            <w:pPr>
                              <w:pStyle w:val="Twordoboz"/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36" name="tbxFirm"/>
                      <wps:cNvSpPr txBox="1">
                        <a:spLocks noChangeArrowheads="1"/>
                      </wps:cNvSpPr>
                      <wps:spPr bwMode="auto">
                        <a:xfrm>
                          <a:off x="8789" y="15422"/>
                          <a:ext cx="2835" cy="8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B7725C" w:rsidRDefault="00961DB1" w:rsidP="00A01018">
                            <w:pPr>
                              <w:jc w:val="center"/>
                              <w:outlineLvl w:val="0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П</w:t>
                            </w:r>
                            <w:r w:rsidR="00274059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РИВАТНЕ</w:t>
                            </w:r>
                            <w:r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АКЦІОНЕРНЕ</w:t>
                            </w:r>
                            <w:r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ТОВАРИСТВО «КАРЛСБЕРГ УКРАЇНА»</w:t>
                            </w:r>
                          </w:p>
                          <w:p w:rsidR="00961DB1" w:rsidRPr="00A01018" w:rsidRDefault="00961DB1" w:rsidP="0069384D">
                            <w:pPr>
                              <w:pStyle w:val="Twordfirm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7" name="Text Box 266"/>
                      <wps:cNvSpPr txBox="1">
                        <a:spLocks noChangeArrowheads="1"/>
                      </wps:cNvSpPr>
                      <wps:spPr bwMode="auto">
                        <a:xfrm>
                          <a:off x="878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4C30A9" w:rsidRDefault="00961DB1" w:rsidP="0069384D">
                            <w:pPr>
                              <w:pStyle w:val="Twordlitlistlistov"/>
                            </w:pPr>
                            <w:r w:rsidRPr="004C30A9">
                              <w:t>Стад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я</w:t>
                            </w:r>
                          </w:p>
                          <w:p w:rsidR="00961DB1" w:rsidRPr="004C30A9" w:rsidRDefault="00961DB1" w:rsidP="0069384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8" name="Text Box 267"/>
                      <wps:cNvSpPr txBox="1">
                        <a:spLocks noChangeArrowheads="1"/>
                      </wps:cNvSpPr>
                      <wps:spPr bwMode="auto">
                        <a:xfrm>
                          <a:off x="963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3A75B2" w:rsidRDefault="00961DB1" w:rsidP="0069384D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" name="Text Box 268"/>
                      <wps:cNvSpPr txBox="1">
                        <a:spLocks noChangeArrowheads="1"/>
                      </wps:cNvSpPr>
                      <wps:spPr bwMode="auto">
                        <a:xfrm>
                          <a:off x="10490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3A75B2" w:rsidRDefault="00961DB1" w:rsidP="0069384D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" name="tbxPags"/>
                      <wps:cNvSpPr txBox="1">
                        <a:spLocks noChangeArrowheads="1"/>
                      </wps:cNvSpPr>
                      <wps:spPr bwMode="auto">
                        <a:xfrm>
                          <a:off x="10490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99233F" w:rsidRDefault="007E1147" w:rsidP="0004012E">
                            <w:pPr>
                              <w:jc w:val="center"/>
                              <w:rPr>
                                <w:rFonts w:ascii="Calibri" w:hAnsi="Calibri"/>
                                <w:i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Calibri" w:hAnsi="Calibri"/>
                                <w:i/>
                                <w:szCs w:val="20"/>
                                <w:lang w:val="uk-U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1" name="tbxPage1"/>
                      <wps:cNvSpPr txBox="1">
                        <a:spLocks noChangeArrowheads="1"/>
                      </wps:cNvSpPr>
                      <wps:spPr bwMode="auto">
                        <a:xfrm>
                          <a:off x="963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B7725C" w:rsidRDefault="00961DB1" w:rsidP="00D972B8">
                            <w:pPr>
                              <w:jc w:val="center"/>
                              <w:rPr>
                                <w:rFonts w:ascii="ISOCPEUR" w:hAnsi="ISOCPEUR"/>
                                <w:i/>
                              </w:rPr>
                            </w:pPr>
                            <w:r w:rsidRPr="00B7725C">
                              <w:rPr>
                                <w:rFonts w:ascii="ISOCPEUR" w:hAnsi="ISOCPEUR"/>
                                <w:i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2" name="tbxLite"/>
                      <wps:cNvSpPr txBox="1">
                        <a:spLocks noChangeArrowheads="1"/>
                      </wps:cNvSpPr>
                      <wps:spPr bwMode="auto">
                        <a:xfrm>
                          <a:off x="878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6C654A" w:rsidRDefault="00961DB1" w:rsidP="0069384D">
                            <w:pPr>
                              <w:pStyle w:val="Twordlitera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3" name="tbxNaim"/>
                      <wps:cNvSpPr txBox="1">
                        <a:spLocks noChangeArrowheads="1"/>
                      </wps:cNvSpPr>
                      <wps:spPr bwMode="auto">
                        <a:xfrm>
                          <a:off x="4820" y="14855"/>
                          <a:ext cx="3969" cy="9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1DB1" w:rsidRPr="0099233F" w:rsidRDefault="00961DB1" w:rsidP="00A01018">
                            <w:pPr>
                              <w:pStyle w:val="Twordnaim"/>
                              <w:rPr>
                                <w:rFonts w:ascii="Calibri" w:hAnsi="Calibri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:rsidR="00E46D98" w:rsidRDefault="00E46D98" w:rsidP="003F38E5">
                            <w:pPr>
                              <w:pStyle w:val="Twordnaim"/>
                              <w:rPr>
                                <w:rFonts w:ascii="ISOCTEUR" w:hAnsi="ISOCTEUR"/>
                                <w:iCs/>
                                <w:sz w:val="22"/>
                                <w:szCs w:val="22"/>
                                <w:lang w:val="uk-UA"/>
                              </w:rPr>
                            </w:pPr>
                          </w:p>
                          <w:p w:rsidR="00E46D98" w:rsidRDefault="00E46D98" w:rsidP="003F38E5">
                            <w:pPr>
                              <w:pStyle w:val="Twordnaim"/>
                              <w:rPr>
                                <w:rFonts w:ascii="ISOCTEUR" w:hAnsi="ISOCTEUR"/>
                                <w:iCs/>
                                <w:sz w:val="22"/>
                                <w:szCs w:val="22"/>
                                <w:lang w:val="uk-UA"/>
                              </w:rPr>
                            </w:pPr>
                          </w:p>
                          <w:p w:rsidR="00E46D98" w:rsidRDefault="00E46D98" w:rsidP="003F38E5">
                            <w:pPr>
                              <w:pStyle w:val="Twordnaim"/>
                              <w:rPr>
                                <w:rFonts w:ascii="ISOCTEUR" w:hAnsi="ISOCTEUR"/>
                                <w:iCs/>
                                <w:sz w:val="22"/>
                                <w:szCs w:val="22"/>
                                <w:lang w:val="uk-UA"/>
                              </w:rPr>
                            </w:pPr>
                          </w:p>
                          <w:p w:rsidR="00E46D98" w:rsidRDefault="00E46D98" w:rsidP="003F38E5">
                            <w:pPr>
                              <w:pStyle w:val="Twordnaim"/>
                              <w:rPr>
                                <w:rFonts w:ascii="ISOCTEUR" w:hAnsi="ISOCTEUR"/>
                                <w:iCs/>
                                <w:sz w:val="22"/>
                                <w:szCs w:val="22"/>
                                <w:lang w:val="uk-UA"/>
                              </w:rPr>
                            </w:pPr>
                          </w:p>
                          <w:p w:rsidR="00961DB1" w:rsidRPr="00656B18" w:rsidRDefault="00875F6D" w:rsidP="003F38E5">
                            <w:pPr>
                              <w:pStyle w:val="Twordnaim"/>
                              <w:rPr>
                                <w:rFonts w:ascii="ISOCTEUR" w:hAnsi="ISOCTEUR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656B18">
                              <w:rPr>
                                <w:rFonts w:ascii="ISOCTEUR" w:hAnsi="ISOCTEUR"/>
                                <w:iCs/>
                                <w:sz w:val="22"/>
                                <w:szCs w:val="22"/>
                                <w:lang w:val="uk-U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4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DB1" w:rsidRPr="004C30A9" w:rsidRDefault="00961DB1" w:rsidP="0069384D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5" name="Text Box 274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61DB1" w:rsidRPr="0039704B" w:rsidRDefault="00961DB1" w:rsidP="0069384D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68301B">
                              <w:t>нв</w:t>
                            </w:r>
                            <w:proofErr w:type="spellEnd"/>
                            <w:r w:rsidRPr="0068301B">
                              <w:t xml:space="preserve">. № </w:t>
                            </w:r>
                            <w:proofErr w:type="spellStart"/>
                            <w:proofErr w:type="gramStart"/>
                            <w:r>
                              <w:rPr>
                                <w:lang w:val="uk-UA"/>
                              </w:rPr>
                              <w:t>ориг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6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7" name="Text Box 276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DB1" w:rsidRPr="00B9371F" w:rsidRDefault="00961DB1" w:rsidP="0069384D">
                            <w:pPr>
                              <w:pStyle w:val="Twordaddfieldheads"/>
                              <w:rPr>
                                <w:lang w:val="en-US"/>
                              </w:rPr>
                            </w:pPr>
                            <w:r w:rsidRPr="00B9371F"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B9371F">
                              <w:t>дп</w:t>
                            </w:r>
                            <w:proofErr w:type="spellEnd"/>
                            <w:r w:rsidRPr="00B9371F"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 дата</w:t>
                            </w:r>
                          </w:p>
                          <w:p w:rsidR="00961DB1" w:rsidRPr="004C30A9" w:rsidRDefault="00961DB1" w:rsidP="0069384D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8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9" name="Text Box 278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DB1" w:rsidRPr="0039704B" w:rsidRDefault="00961DB1" w:rsidP="0069384D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 w:rsidRPr="0068301B">
                              <w:t>Инв. №.</w:t>
                            </w: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lang w:val="uk-UA"/>
                              </w:rPr>
                              <w:t>ориг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50" name="Line 279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1" name="tbxTdoc"/>
                      <wps:cNvSpPr txBox="1">
                        <a:spLocks noChangeArrowheads="1"/>
                      </wps:cNvSpPr>
                      <wps:spPr bwMode="auto">
                        <a:xfrm>
                          <a:off x="4820" y="15119"/>
                          <a:ext cx="3969" cy="11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43E1" w:rsidRDefault="007343E1" w:rsidP="007343E1">
                            <w:pPr>
                              <w:pStyle w:val="Twordtdoc"/>
                              <w:rPr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lang w:val="ru-RU"/>
                              </w:rPr>
                              <w:t>Закупівля</w:t>
                            </w:r>
                            <w:proofErr w:type="spellEnd"/>
                            <w:r>
                              <w:rPr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ru-RU"/>
                              </w:rPr>
                              <w:t>киснемірів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2" name="Line 281"/>
                      <wps:cNvCnPr>
                        <a:cxnSpLocks noChangeShapeType="1"/>
                      </wps:cNvCnPr>
                      <wps:spPr bwMode="auto">
                        <a:xfrm>
                          <a:off x="1134" y="16273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3" name="Line 282"/>
                      <wps:cNvCnPr>
                        <a:cxnSpLocks noChangeShapeType="1"/>
                      </wps:cNvCnPr>
                      <wps:spPr bwMode="auto">
                        <a:xfrm>
                          <a:off x="1701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4" name="Line 283"/>
                      <wps:cNvCnPr>
                        <a:cxnSpLocks noChangeShapeType="1"/>
                      </wps:cNvCnPr>
                      <wps:spPr bwMode="auto">
                        <a:xfrm>
                          <a:off x="3402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5" name="Line 284"/>
                      <wps:cNvCnPr>
                        <a:cxnSpLocks noChangeShapeType="1"/>
                      </wps:cNvCnPr>
                      <wps:spPr bwMode="auto">
                        <a:xfrm>
                          <a:off x="4253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6" name="Line 285"/>
                      <wps:cNvCnPr>
                        <a:cxnSpLocks noChangeShapeType="1"/>
                      </wps:cNvCnPr>
                      <wps:spPr bwMode="auto">
                        <a:xfrm>
                          <a:off x="4820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7" name="Line 286"/>
                      <wps:cNvCnPr>
                        <a:cxnSpLocks noChangeShapeType="1"/>
                      </wps:cNvCnPr>
                      <wps:spPr bwMode="auto">
                        <a:xfrm>
                          <a:off x="1134" y="14855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8" name="Line 287"/>
                      <wps:cNvCnPr>
                        <a:cxnSpLocks noChangeShapeType="1"/>
                      </wps:cNvCnPr>
                      <wps:spPr bwMode="auto">
                        <a:xfrm>
                          <a:off x="1134" y="14005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9" name="Text Box 288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Формат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0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1" name="Text Box 290"/>
                      <wps:cNvSpPr txBox="1">
                        <a:spLocks noChangeArrowheads="1"/>
                      </wps:cNvSpPr>
                      <wps:spPr bwMode="auto">
                        <a:xfrm>
                          <a:off x="4366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Коп</w:t>
                            </w:r>
                            <w:proofErr w:type="spellStart"/>
                            <w:r>
                              <w:rPr>
                                <w:lang w:val="uk-UA"/>
                              </w:rPr>
                              <w:t>іював</w:t>
                            </w:r>
                            <w:proofErr w:type="spellEnd"/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2" name="Line 291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3" name="Line 292"/>
                      <wps:cNvCnPr>
                        <a:cxnSpLocks noChangeShapeType="1"/>
                      </wps:cNvCnPr>
                      <wps:spPr bwMode="auto">
                        <a:xfrm>
                          <a:off x="11624" y="0"/>
                          <a:ext cx="0" cy="1485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4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DB1" w:rsidRPr="00725535" w:rsidRDefault="00961DB1" w:rsidP="0069384D">
                            <w:pPr>
                              <w:pStyle w:val="Twordizme"/>
                            </w:pPr>
                            <w:r>
                              <w:rPr>
                                <w:rStyle w:val="TwordizmeCha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5" name="Line 294"/>
                      <wps:cNvCnPr>
                        <a:cxnSpLocks noChangeShapeType="1"/>
                      </wps:cNvCnPr>
                      <wps:spPr bwMode="auto">
                        <a:xfrm>
                          <a:off x="2835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" name="Line 295"/>
                      <wps:cNvCnPr>
                        <a:cxnSpLocks noChangeShapeType="1"/>
                      </wps:cNvCnPr>
                      <wps:spPr bwMode="auto">
                        <a:xfrm>
                          <a:off x="2268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" name="Line 296"/>
                      <wps:cNvCnPr>
                        <a:cxnSpLocks noChangeShapeType="1"/>
                      </wps:cNvCnPr>
                      <wps:spPr bwMode="auto">
                        <a:xfrm>
                          <a:off x="1134" y="1457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8" name="tbxJob9"/>
                      <wps:cNvSpPr txBox="1">
                        <a:spLocks noChangeArrowheads="1"/>
                      </wps:cNvSpPr>
                      <wps:spPr bwMode="auto">
                        <a:xfrm>
                          <a:off x="851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69" name="tbxJob7"/>
                      <wps:cNvSpPr txBox="1">
                        <a:spLocks noChangeArrowheads="1"/>
                      </wps:cNvSpPr>
                      <wps:spPr bwMode="auto">
                        <a:xfrm>
                          <a:off x="284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0" name="tbxJob8"/>
                      <wps:cNvSpPr txBox="1">
                        <a:spLocks noChangeArrowheads="1"/>
                      </wps:cNvSpPr>
                      <wps:spPr bwMode="auto">
                        <a:xfrm>
                          <a:off x="567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DB1" w:rsidRPr="00A01018" w:rsidRDefault="00961DB1" w:rsidP="0069384D">
                            <w:pPr>
                              <w:pStyle w:val="Twordfami"/>
                              <w:rPr>
                                <w:sz w:val="20"/>
                                <w:lang w:val="uk-UA"/>
                              </w:rPr>
                            </w:pPr>
                            <w:r w:rsidRPr="00693C49">
                              <w:rPr>
                                <w:sz w:val="20"/>
                              </w:rPr>
                              <w:t>Р</w:t>
                            </w:r>
                            <w:proofErr w:type="spellStart"/>
                            <w:r>
                              <w:rPr>
                                <w:sz w:val="20"/>
                                <w:lang w:val="uk-UA"/>
                              </w:rPr>
                              <w:t>озробив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1" name="Text Box 300"/>
                      <wps:cNvSpPr txBox="1">
                        <a:spLocks noChangeArrowheads="1"/>
                      </wps:cNvSpPr>
                      <wps:spPr bwMode="auto">
                        <a:xfrm>
                          <a:off x="0" y="7768"/>
                          <a:ext cx="283" cy="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DB1" w:rsidRPr="00A01018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Погоджено</w:t>
                            </w:r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2" name="tbxFam9"/>
                      <wps:cNvSpPr txBox="1">
                        <a:spLocks noChangeArrowheads="1"/>
                      </wps:cNvSpPr>
                      <wps:spPr bwMode="auto">
                        <a:xfrm>
                          <a:off x="851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3" name="tbxFam7"/>
                      <wps:cNvSpPr txBox="1">
                        <a:spLocks noChangeArrowheads="1"/>
                      </wps:cNvSpPr>
                      <wps:spPr bwMode="auto">
                        <a:xfrm>
                          <a:off x="284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4" name="tbxFam8"/>
                      <wps:cNvSpPr txBox="1">
                        <a:spLocks noChangeArrowheads="1"/>
                      </wps:cNvSpPr>
                      <wps:spPr bwMode="auto">
                        <a:xfrm>
                          <a:off x="567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DB1" w:rsidRPr="00FE358D" w:rsidRDefault="00961DB1" w:rsidP="00FE358D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5" name="Text Box 304"/>
                      <wps:cNvSpPr txBox="1">
                        <a:spLocks noChangeArrowheads="1"/>
                      </wps:cNvSpPr>
                      <wps:spPr bwMode="auto">
                        <a:xfrm>
                          <a:off x="851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Text Box 305"/>
                      <wps:cNvSpPr txBox="1">
                        <a:spLocks noChangeArrowheads="1"/>
                      </wps:cNvSpPr>
                      <wps:spPr bwMode="auto">
                        <a:xfrm>
                          <a:off x="284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Text Box 306"/>
                      <wps:cNvSpPr txBox="1">
                        <a:spLocks noChangeArrowheads="1"/>
                      </wps:cNvSpPr>
                      <wps:spPr bwMode="auto">
                        <a:xfrm>
                          <a:off x="567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tbxDat9"/>
                      <wps:cNvSpPr txBox="1">
                        <a:spLocks noChangeArrowheads="1"/>
                      </wps:cNvSpPr>
                      <wps:spPr bwMode="auto">
                        <a:xfrm>
                          <a:off x="851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9" name="tbxDat7"/>
                      <wps:cNvSpPr txBox="1">
                        <a:spLocks noChangeArrowheads="1"/>
                      </wps:cNvSpPr>
                      <wps:spPr bwMode="auto">
                        <a:xfrm>
                          <a:off x="284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0" name="tbxDat8"/>
                      <wps:cNvSpPr txBox="1">
                        <a:spLocks noChangeArrowheads="1"/>
                      </wps:cNvSpPr>
                      <wps:spPr bwMode="auto">
                        <a:xfrm>
                          <a:off x="567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pFirstPage" o:spid="_x0000_s1063" style="position:absolute;left:0;text-align:left;margin-left:-3.75pt;margin-top:19.5pt;width:581.2pt;height:818.8pt;z-index:251658752;mso-position-horizontal-relative:page;mso-position-vertical-relative:page" coordsize="11624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k" o:spid="_x0000_s1064" type="#_x0000_t202" style="position:absolute;left:1701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" strokeweight=".5pt">
                <v:textbox inset="0,.5mm,0,0">
                  <w:txbxContent>
                    <w:p w:rsidR="00961DB1" w:rsidRPr="00693C49" w:rsidRDefault="00961DB1" w:rsidP="00693C49"/>
                  </w:txbxContent>
                </v:textbox>
              </v:shape>
              <v:shape id="Text Box 234" o:spid="_x0000_s1065" type="#_x0000_t202" style="position:absolute;left:2268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" strokeweight=".5pt">
                <v:textbox inset="0,.5mm,0,0">
                  <w:txbxContent>
                    <w:p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Лист</w:t>
                      </w:r>
                    </w:p>
                  </w:txbxContent>
                </v:textbox>
              </v:shape>
              <v:shape id="tbxIzme" o:spid="_x0000_s1066" type="#_x0000_t202" style="position:absolute;left:1134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" filled="f" strokeweight=".5pt">
                <v:textbox inset="0,.5mm,0,0">
                  <w:txbxContent>
                    <w:p w:rsidR="00961DB1" w:rsidRPr="00693C49" w:rsidRDefault="00961DB1" w:rsidP="00693C49"/>
                  </w:txbxContent>
                </v:textbox>
              </v:shape>
              <v:shape id="Text Box 236" o:spid="_x0000_s1067" type="#_x0000_t202" style="position:absolute;left:1134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" filled="f" strokeweight=".5pt">
                <v:textbox inset="0,.5mm,0,0">
                  <w:txbxContent>
                    <w:p w:rsidR="00961DB1" w:rsidRPr="00DF2469" w:rsidRDefault="00961DB1" w:rsidP="0069384D">
                      <w:pPr>
                        <w:pStyle w:val="Twordizme"/>
                      </w:pPr>
                      <w:r>
                        <w:rPr>
                          <w:lang w:val="uk-UA"/>
                        </w:rPr>
                        <w:t>Ви</w:t>
                      </w:r>
                      <w:r w:rsidRPr="004C30A9">
                        <w:t>м</w:t>
                      </w:r>
                      <w:r>
                        <w:t>.</w:t>
                      </w:r>
                    </w:p>
                  </w:txbxContent>
                </v:textbox>
              </v:shape>
              <v:shape id="Text Box 237" o:spid="_x0000_s1068" type="#_x0000_t202" style="position:absolute;left:1701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" filled="f" strokeweight=".5pt">
                <v:textbox inset="0,.5mm,0,0">
                  <w:txbxContent>
                    <w:p w:rsidR="00961DB1" w:rsidRPr="00A01018" w:rsidRDefault="00961DB1" w:rsidP="0069384D">
                      <w:pPr>
                        <w:pStyle w:val="Twordizme"/>
                        <w:rPr>
                          <w:lang w:val="uk-UA"/>
                        </w:rPr>
                      </w:pPr>
                      <w:r w:rsidRPr="004C30A9">
                        <w:t>К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4C30A9">
                        <w:t>л</w:t>
                      </w:r>
                      <w:proofErr w:type="spellStart"/>
                      <w:r>
                        <w:rPr>
                          <w:lang w:val="uk-UA"/>
                        </w:rPr>
                        <w:t>ьк</w:t>
                      </w:r>
                      <w:proofErr w:type="spellEnd"/>
                      <w:r>
                        <w:rPr>
                          <w:lang w:val="uk-UA"/>
                        </w:rPr>
                        <w:t>.</w:t>
                      </w:r>
                    </w:p>
                  </w:txbxContent>
                </v:textbox>
              </v:shape>
              <v:shape id="tbxNdoc" o:spid="_x0000_s1069" type="#_x0000_t202" style="position:absolute;left:2835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" filled="f" strokeweight=".5pt">
                <v:textbox inset="0,.5mm,0,0">
                  <w:txbxContent>
                    <w:p w:rsidR="00961DB1" w:rsidRPr="00693C49" w:rsidRDefault="00961DB1" w:rsidP="00693C49"/>
                  </w:txbxContent>
                </v:textbox>
              </v:shape>
              <v:shape id="Text Box 239" o:spid="_x0000_s1070" type="#_x0000_t202" style="position:absolute;left:2835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" filled="f" strokeweight=".5pt">
                <v:textbox inset="0,0,0,0">
                  <w:txbxContent>
                    <w:p w:rsidR="00961DB1" w:rsidRPr="00DF2469" w:rsidRDefault="00961DB1" w:rsidP="0069384D">
                      <w:pPr>
                        <w:pStyle w:val="Twordizme"/>
                        <w:rPr>
                          <w:sz w:val="20"/>
                          <w:szCs w:val="20"/>
                        </w:rPr>
                      </w:pPr>
                      <w:r w:rsidRPr="001C2705">
                        <w:t>№</w:t>
                      </w:r>
                      <w:r>
                        <w:t xml:space="preserve"> </w:t>
                      </w:r>
                      <w:r w:rsidRPr="001C2705">
                        <w:t>док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bxFam1" o:spid="_x0000_s1071" type="#_x0000_t202" style="position:absolute;left:2268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" filled="f" strokeweight=".5pt">
                <v:textbox inset=".5mm,0,0,0">
                  <w:txbxContent>
                    <w:p w:rsidR="00961DB1" w:rsidRPr="004C30A9" w:rsidRDefault="00961DB1" w:rsidP="0069384D"/>
                  </w:txbxContent>
                </v:textbox>
              </v:shape>
              <v:shape id="tbxFam2" o:spid="_x0000_s1072" type="#_x0000_t202" style="position:absolute;left:2268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" filled="f" strokeweight=".5pt">
                <v:textbox inset=".5mm,0,0,0">
                  <w:txbxContent>
                    <w:p w:rsidR="00961DB1" w:rsidRPr="004C30A9" w:rsidRDefault="00961DB1" w:rsidP="0069384D"/>
                  </w:txbxContent>
                </v:textbox>
              </v:shape>
              <v:shape id="tbxFam4" o:spid="_x0000_s1073" type="#_x0000_t202" style="position:absolute;left:2268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ZF8vwAAANsAAAAPAAAAZHJzL2Rvd25yZXYueG1sRE9Li8Iw&#10;EL4L+x/CLHizqQp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B9rZF8vwAAANsAAAAPAAAAAAAA&#10;AAAAAAAAAAcCAABkcnMvZG93bnJldi54bWxQSwUGAAAAAAMAAwC3AAAA8wIAAAAA&#10;" filled="f" strokeweight=".5pt">
                <v:textbox inset=".5mm,0,0,0">
                  <w:txbxContent>
                    <w:p w:rsidR="00961DB1" w:rsidRPr="004C30A9" w:rsidRDefault="00961DB1" w:rsidP="0069384D"/>
                  </w:txbxContent>
                </v:textbox>
              </v:shape>
              <v:shape id="tbxFam5" o:spid="_x0000_s1074" type="#_x0000_t202" style="position:absolute;left:2268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AkIvwAAANsAAAAPAAAAZHJzL2Rvd25yZXYueG1sRE9Li8Iw&#10;EL4L+x/CLHizqSJ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DyRAkIvwAAANsAAAAPAAAAAAAA&#10;AAAAAAAAAAcCAABkcnMvZG93bnJldi54bWxQSwUGAAAAAAMAAwC3AAAA8wIAAAAA&#10;" filled="f" strokeweight=".5pt">
                <v:textbox inset=".5mm,0,0,0">
                  <w:txbxContent>
                    <w:p w:rsidR="00961DB1" w:rsidRDefault="00961DB1"/>
                  </w:txbxContent>
                </v:textbox>
              </v:shape>
              <v:shape id="tbxFam6" o:spid="_x0000_s1075" type="#_x0000_t202" style="position:absolute;left:2268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KyTvwAAANsAAAAPAAAAZHJzL2Rvd25yZXYueG1sRE9Li8Iw&#10;EL4L+x/CLHizqYJ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CdCKyTvwAAANsAAAAPAAAAAAAA&#10;AAAAAAAAAAcCAABkcnMvZG93bnJldi54bWxQSwUGAAAAAAMAAwC3AAAA8wIAAAAA&#10;" filled="f" strokeweight=".5pt">
                <v:textbox inset=".5mm,0,0,0">
                  <w:txbxContent>
                    <w:p w:rsidR="00961DB1" w:rsidRPr="004C30A9" w:rsidRDefault="00961DB1" w:rsidP="0069384D"/>
                  </w:txbxContent>
                </v:textbox>
              </v:shape>
              <v:shape id="tbxJob1" o:spid="_x0000_s1076" type="#_x0000_t202" style="position:absolute;left:1134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" filled="f" strokeweight=".5pt">
                <v:textbox inset=".5mm,0,0,0">
                  <w:txbxContent>
                    <w:p w:rsidR="00961DB1" w:rsidRPr="00F66EF8" w:rsidRDefault="00961DB1" w:rsidP="0069384D">
                      <w:pPr>
                        <w:pStyle w:val="Twordfami"/>
                      </w:pPr>
                      <w:r>
                        <w:t>Директор</w:t>
                      </w:r>
                    </w:p>
                  </w:txbxContent>
                </v:textbox>
              </v:shape>
              <v:shape id="tbxJob2" o:spid="_x0000_s1077" type="#_x0000_t202" style="position:absolute;left:1134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" filled="f" strokeweight=".5pt">
                <v:textbox inset=".5mm,0,0,0">
                  <w:txbxContent>
                    <w:p w:rsidR="00961DB1" w:rsidRPr="00DF2469" w:rsidRDefault="00961DB1" w:rsidP="0069384D">
                      <w:pPr>
                        <w:pStyle w:val="Twordfami"/>
                      </w:pPr>
                    </w:p>
                  </w:txbxContent>
                </v:textbox>
              </v:shape>
              <v:shape id="tbxJob4" o:spid="_x0000_s1078" type="#_x0000_t202" style="position:absolute;left:1134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" filled="f" strokeweight=".5pt">
                <v:textbox inset=".5mm,0,0,0">
                  <w:txbxContent>
                    <w:p w:rsidR="00961DB1" w:rsidRPr="00DF2469" w:rsidRDefault="00961DB1" w:rsidP="0069384D">
                      <w:pPr>
                        <w:pStyle w:val="Twordfami"/>
                      </w:pPr>
                    </w:p>
                  </w:txbxContent>
                </v:textbox>
              </v:shape>
              <v:shape id="tbxJob5" o:spid="_x0000_s1079" type="#_x0000_t202" style="position:absolute;left:1134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" filled="f" strokeweight=".5pt">
                <v:textbox inset=".5mm,0,0,0">
                  <w:txbxContent>
                    <w:p w:rsidR="00961DB1" w:rsidRPr="0039704B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Виконав</w:t>
                      </w:r>
                    </w:p>
                  </w:txbxContent>
                </v:textbox>
              </v:shape>
              <v:shape id="tbxJob6" o:spid="_x0000_s1080" type="#_x0000_t202" style="position:absolute;left:1134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" filled="f" strokeweight=".5pt">
                <v:textbox inset=".5mm,0,0,0">
                  <w:txbxContent>
                    <w:p w:rsidR="00961DB1" w:rsidRPr="0039704B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Перевірив</w:t>
                      </w:r>
                    </w:p>
                  </w:txbxContent>
                </v:textbox>
              </v:shape>
              <v:shape id="Text Box 250" o:spid="_x0000_s1081" type="#_x0000_t202" style="position:absolute;left:3402;top:14288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" filled="f" strokeweight=".5pt">
                <v:textbox inset="0,0,0,0">
                  <w:txbxContent>
                    <w:p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1" o:spid="_x0000_s1082" type="#_x0000_t202" style="position:absolute;left:3402;top:1457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" filled="f" strokeweight=".5pt">
                <v:textbox inset="0,.5mm,0,0">
                  <w:txbxContent>
                    <w:p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4C30A9">
                        <w:t>дп</w:t>
                      </w:r>
                      <w:proofErr w:type="spellEnd"/>
                      <w:r w:rsidRPr="001C2705">
                        <w:t>.</w:t>
                      </w:r>
                    </w:p>
                  </w:txbxContent>
                </v:textbox>
              </v:shape>
              <v:shape id="Text Box 252" o:spid="_x0000_s1083" type="#_x0000_t202" style="position:absolute;left:3402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" filled="f" strokeweight=".5pt">
                <v:textbox>
                  <w:txbxContent>
                    <w:p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3" o:spid="_x0000_s1084" type="#_x0000_t202" style="position:absolute;left:3402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" filled="f" strokeweight=".5pt">
                <v:textbox>
                  <w:txbxContent>
                    <w:p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4" o:spid="_x0000_s1085" type="#_x0000_t202" style="position:absolute;left:3402;top:1542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" filled="f" strokeweight=".5pt">
                <v:textbox>
                  <w:txbxContent>
                    <w:p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5" o:spid="_x0000_s1086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" filled="f" strokeweight=".5pt">
                <v:textbox>
                  <w:txbxContent>
                    <w:p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6" o:spid="_x0000_s1087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" filled="f" strokeweight=".5pt">
                <v:textbox>
                  <w:txbxContent>
                    <w:p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bxIzmd" o:spid="_x0000_s1088" type="#_x0000_t202" style="position:absolute;left:4253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" filled="f" strokeweight=".5pt">
                <v:textbox inset="0,.5mm,0,0">
                  <w:txbxContent>
                    <w:p w:rsidR="00961DB1" w:rsidRPr="00693C49" w:rsidRDefault="00961DB1" w:rsidP="00693C49"/>
                  </w:txbxContent>
                </v:textbox>
              </v:shape>
              <v:shape id="Text Box 258" o:spid="_x0000_s1089" type="#_x0000_t202" style="position:absolute;left:4253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" filled="f" strokeweight=".5pt">
                <v:textbox inset="0,.5mm,0,0">
                  <w:txbxContent>
                    <w:p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Дата</w:t>
                      </w:r>
                    </w:p>
                  </w:txbxContent>
                </v:textbox>
              </v:shape>
              <v:shape id="tbxDat1" o:spid="_x0000_s1090" type="#_x0000_t202" style="position:absolute;left:4253;top:1485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" filled="f" strokeweight=".5pt">
                <v:textbox inset="0,.5mm,0,0">
                  <w:txbxContent>
                    <w:p w:rsidR="00961DB1" w:rsidRPr="00A01018" w:rsidRDefault="00961DB1" w:rsidP="0069384D">
                      <w:pPr>
                        <w:pStyle w:val="Tworddate"/>
                        <w:rPr>
                          <w:lang w:val="uk-UA"/>
                        </w:rPr>
                      </w:pPr>
                    </w:p>
                  </w:txbxContent>
                </v:textbox>
              </v:shape>
              <v:shape id="tbxDat2" o:spid="_x0000_s1091" type="#_x0000_t202" style="position:absolute;left:4253;top:1513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" filled="f" strokeweight=".5pt">
                <v:textbox inset="0,.5mm,0,0">
                  <w:txbxContent>
                    <w:p w:rsidR="00961DB1" w:rsidRPr="00B467F8" w:rsidRDefault="00961DB1" w:rsidP="00B467F8"/>
                  </w:txbxContent>
                </v:textbox>
              </v:shape>
              <v:shape id="tbxDat4" o:spid="_x0000_s1092" type="#_x0000_t202" style="position:absolute;left:4253;top:1542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" filled="f" strokeweight=".5pt">
                <v:textbox inset="0,.5mm,0,0">
                  <w:txbxContent>
                    <w:p w:rsidR="00961DB1" w:rsidRPr="00B467F8" w:rsidRDefault="00961DB1" w:rsidP="00B467F8"/>
                  </w:txbxContent>
                </v:textbox>
              </v:shape>
              <v:shape id="tbxDat5" o:spid="_x0000_s1093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" filled="f" strokeweight=".5pt">
                <v:textbox inset="0,.5mm,0,0">
                  <w:txbxContent>
                    <w:p w:rsidR="00961DB1" w:rsidRPr="00B467F8" w:rsidRDefault="00961DB1" w:rsidP="00B467F8"/>
                  </w:txbxContent>
                </v:textbox>
              </v:shape>
              <v:shape id="tbxDat6" o:spid="_x0000_s1094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" filled="f" strokeweight=".5pt">
                <v:textbox inset="0,.5mm,0,0">
                  <w:txbxContent>
                    <w:p w:rsidR="00961DB1" w:rsidRPr="00B467F8" w:rsidRDefault="00961DB1" w:rsidP="00B467F8"/>
                  </w:txbxContent>
                </v:textbox>
              </v:shape>
              <v:shape id="tbxOboz" o:spid="_x0000_s1095" type="#_x0000_t202" style="position:absolute;left:4933;top:14175;width:6545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" filled="f" stroked="f">
                <v:textbox inset=",0,,0">
                  <w:txbxContent>
                    <w:p w:rsidR="00961DB1" w:rsidRPr="004C30A9" w:rsidRDefault="00961DB1" w:rsidP="0069384D">
                      <w:pPr>
                        <w:pStyle w:val="Twordoboz"/>
                      </w:pPr>
                    </w:p>
                  </w:txbxContent>
                </v:textbox>
              </v:shape>
              <v:shape id="tbxFirm" o:spid="_x0000_s1096" type="#_x0000_t202" style="position:absolute;left:8789;top:15422;width:2835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" filled="f" strokeweight="1.5pt">
                <v:textbox inset="0,0,0,0">
                  <w:txbxContent>
                    <w:p w:rsidR="00961DB1" w:rsidRPr="00B7725C" w:rsidRDefault="00961DB1" w:rsidP="00A01018">
                      <w:pPr>
                        <w:jc w:val="center"/>
                        <w:outlineLvl w:val="0"/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</w:pPr>
                      <w:r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П</w:t>
                      </w:r>
                      <w:r w:rsidR="00274059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РИВАТНЕ</w:t>
                      </w:r>
                      <w:r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 xml:space="preserve"> АКЦІОНЕРНЕ</w:t>
                      </w:r>
                      <w:r w:rsidRPr="00B7725C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ТОВАРИСТВО «КАРЛСБЕРГ УКРАЇНА»</w:t>
                      </w:r>
                    </w:p>
                    <w:p w:rsidR="00961DB1" w:rsidRPr="00A01018" w:rsidRDefault="00961DB1" w:rsidP="0069384D">
                      <w:pPr>
                        <w:pStyle w:val="Twordfirm"/>
                        <w:rPr>
                          <w:lang w:val="uk-UA"/>
                        </w:rPr>
                      </w:pPr>
                    </w:p>
                  </w:txbxContent>
                </v:textbox>
              </v:shape>
              <v:shape id="Text Box 266" o:spid="_x0000_s1097" type="#_x0000_t202" style="position:absolute;left:878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" filled="f" strokeweight="1.5pt">
                <v:textbox inset="0,0,0,0">
                  <w:txbxContent>
                    <w:p w:rsidR="00961DB1" w:rsidRPr="004C30A9" w:rsidRDefault="00961DB1" w:rsidP="0069384D">
                      <w:pPr>
                        <w:pStyle w:val="Twordlitlistlistov"/>
                      </w:pPr>
                      <w:r w:rsidRPr="004C30A9">
                        <w:t>Стад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4C30A9">
                        <w:t>я</w:t>
                      </w:r>
                    </w:p>
                    <w:p w:rsidR="00961DB1" w:rsidRPr="004C30A9" w:rsidRDefault="00961DB1" w:rsidP="0069384D"/>
                  </w:txbxContent>
                </v:textbox>
              </v:shape>
              <v:shape id="Text Box 267" o:spid="_x0000_s1098" type="#_x0000_t202" style="position:absolute;left:963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" filled="f" strokeweight="1.5pt">
                <v:textbox inset="0,0,0,0">
                  <w:txbxContent>
                    <w:p w:rsidR="00961DB1" w:rsidRPr="003A75B2" w:rsidRDefault="00961DB1" w:rsidP="0069384D">
                      <w:pPr>
                        <w:pStyle w:val="Twordlitlistlistov"/>
                      </w:pPr>
                      <w:r>
                        <w:t>Лист</w:t>
                      </w:r>
                    </w:p>
                  </w:txbxContent>
                </v:textbox>
              </v:shape>
              <v:shape id="Text Box 268" o:spid="_x0000_s1099" type="#_x0000_t202" style="position:absolute;left:10490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" filled="f" strokeweight="1.5pt">
                <v:textbox inset="0,0,0,0">
                  <w:txbxContent>
                    <w:p w:rsidR="00961DB1" w:rsidRPr="003A75B2" w:rsidRDefault="00961DB1" w:rsidP="0069384D">
                      <w:pPr>
                        <w:pStyle w:val="Twordlitlistlistov"/>
                      </w:pPr>
                      <w:r>
                        <w:t>Лист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в</w:t>
                      </w:r>
                    </w:p>
                  </w:txbxContent>
                </v:textbox>
              </v:shape>
              <v:shape id="tbxPags" o:spid="_x0000_s1100" type="#_x0000_t202" style="position:absolute;left:10490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" filled="f" strokeweight="1.5pt">
                <v:textbox inset="0,0,0,0">
                  <w:txbxContent>
                    <w:p w:rsidR="00961DB1" w:rsidRPr="0099233F" w:rsidRDefault="007E1147" w:rsidP="0004012E">
                      <w:pPr>
                        <w:jc w:val="center"/>
                        <w:rPr>
                          <w:rFonts w:ascii="Calibri" w:hAnsi="Calibri"/>
                          <w:i/>
                          <w:szCs w:val="20"/>
                          <w:lang w:val="uk-UA"/>
                        </w:rPr>
                      </w:pPr>
                      <w:r>
                        <w:rPr>
                          <w:rFonts w:ascii="Calibri" w:hAnsi="Calibri"/>
                          <w:i/>
                          <w:szCs w:val="20"/>
                          <w:lang w:val="uk-UA"/>
                        </w:rPr>
                        <w:t>3</w:t>
                      </w:r>
                    </w:p>
                  </w:txbxContent>
                </v:textbox>
              </v:shape>
              <v:shape id="tbxPage1" o:spid="_x0000_s1101" type="#_x0000_t202" style="position:absolute;left:963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" filled="f" strokeweight="1.5pt">
                <v:textbox inset="0,0,0,0">
                  <w:txbxContent>
                    <w:p w:rsidR="00961DB1" w:rsidRPr="00B7725C" w:rsidRDefault="00961DB1" w:rsidP="00D972B8">
                      <w:pPr>
                        <w:jc w:val="center"/>
                        <w:rPr>
                          <w:rFonts w:ascii="ISOCPEUR" w:hAnsi="ISOCPEUR"/>
                          <w:i/>
                        </w:rPr>
                      </w:pPr>
                      <w:r w:rsidRPr="00B7725C">
                        <w:rPr>
                          <w:rFonts w:ascii="ISOCPEUR" w:hAnsi="ISOCPEUR"/>
                          <w:i/>
                        </w:rPr>
                        <w:t>1</w:t>
                      </w:r>
                    </w:p>
                  </w:txbxContent>
                </v:textbox>
              </v:shape>
              <v:shape id="tbxLite" o:spid="_x0000_s1102" type="#_x0000_t202" style="position:absolute;left:878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" filled="f" strokeweight="1.5pt">
                <v:textbox inset="0,0,0,0">
                  <w:txbxContent>
                    <w:p w:rsidR="00961DB1" w:rsidRPr="006C654A" w:rsidRDefault="00961DB1" w:rsidP="0069384D">
                      <w:pPr>
                        <w:pStyle w:val="Twordlitera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</w:t>
                      </w:r>
                    </w:p>
                  </w:txbxContent>
                </v:textbox>
              </v:shape>
              <v:shape id="tbxNaim" o:spid="_x0000_s1103" type="#_x0000_t202" style="position:absolute;left:4820;top:14855;width:3969;height:9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" filled="f" stroked="f" strokecolor="red">
                <v:textbox inset="0,0,0,0">
                  <w:txbxContent>
                    <w:p w:rsidR="00961DB1" w:rsidRPr="0099233F" w:rsidRDefault="00961DB1" w:rsidP="00A01018">
                      <w:pPr>
                        <w:pStyle w:val="Twordnaim"/>
                        <w:rPr>
                          <w:rFonts w:ascii="Calibri" w:hAnsi="Calibri"/>
                          <w:sz w:val="24"/>
                          <w:szCs w:val="24"/>
                          <w:lang w:val="uk-UA"/>
                        </w:rPr>
                      </w:pPr>
                    </w:p>
                    <w:p w:rsidR="00E46D98" w:rsidRDefault="00E46D98" w:rsidP="003F38E5">
                      <w:pPr>
                        <w:pStyle w:val="Twordnaim"/>
                        <w:rPr>
                          <w:rFonts w:ascii="ISOCTEUR" w:hAnsi="ISOCTEUR"/>
                          <w:iCs/>
                          <w:sz w:val="22"/>
                          <w:szCs w:val="22"/>
                          <w:lang w:val="uk-UA"/>
                        </w:rPr>
                      </w:pPr>
                    </w:p>
                    <w:p w:rsidR="00E46D98" w:rsidRDefault="00E46D98" w:rsidP="003F38E5">
                      <w:pPr>
                        <w:pStyle w:val="Twordnaim"/>
                        <w:rPr>
                          <w:rFonts w:ascii="ISOCTEUR" w:hAnsi="ISOCTEUR"/>
                          <w:iCs/>
                          <w:sz w:val="22"/>
                          <w:szCs w:val="22"/>
                          <w:lang w:val="uk-UA"/>
                        </w:rPr>
                      </w:pPr>
                    </w:p>
                    <w:p w:rsidR="00E46D98" w:rsidRDefault="00E46D98" w:rsidP="003F38E5">
                      <w:pPr>
                        <w:pStyle w:val="Twordnaim"/>
                        <w:rPr>
                          <w:rFonts w:ascii="ISOCTEUR" w:hAnsi="ISOCTEUR"/>
                          <w:iCs/>
                          <w:sz w:val="22"/>
                          <w:szCs w:val="22"/>
                          <w:lang w:val="uk-UA"/>
                        </w:rPr>
                      </w:pPr>
                    </w:p>
                    <w:p w:rsidR="00E46D98" w:rsidRDefault="00E46D98" w:rsidP="003F38E5">
                      <w:pPr>
                        <w:pStyle w:val="Twordnaim"/>
                        <w:rPr>
                          <w:rFonts w:ascii="ISOCTEUR" w:hAnsi="ISOCTEUR"/>
                          <w:iCs/>
                          <w:sz w:val="22"/>
                          <w:szCs w:val="22"/>
                          <w:lang w:val="uk-UA"/>
                        </w:rPr>
                      </w:pPr>
                    </w:p>
                    <w:p w:rsidR="00961DB1" w:rsidRPr="00656B18" w:rsidRDefault="00875F6D" w:rsidP="003F38E5">
                      <w:pPr>
                        <w:pStyle w:val="Twordnaim"/>
                        <w:rPr>
                          <w:rFonts w:ascii="ISOCTEUR" w:hAnsi="ISOCTEUR"/>
                          <w:sz w:val="24"/>
                          <w:szCs w:val="24"/>
                          <w:lang w:val="uk-UA"/>
                        </w:rPr>
                      </w:pPr>
                      <w:r w:rsidRPr="00656B18">
                        <w:rPr>
                          <w:rFonts w:ascii="ISOCTEUR" w:hAnsi="ISOCTEUR"/>
                          <w:iCs/>
                          <w:sz w:val="22"/>
                          <w:szCs w:val="22"/>
                          <w:lang w:val="uk-UA"/>
                        </w:rPr>
                        <w:t xml:space="preserve"> </w:t>
                      </w:r>
                    </w:p>
                  </w:txbxContent>
                </v:textbox>
              </v:shape>
              <v:shape id="tbxInpo" o:spid="_x0000_s1104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" strokeweight="1.5pt">
                <v:textbox style="layout-flow:vertical;mso-layout-flow-alt:bottom-to-top" inset="1mm,1mm,0,0">
                  <w:txbxContent>
                    <w:p w:rsidR="00961DB1" w:rsidRPr="004C30A9" w:rsidRDefault="00961DB1" w:rsidP="0069384D"/>
                  </w:txbxContent>
                </v:textbox>
              </v:shape>
              <v:shape id="Text Box 274" o:spid="_x0000_s1105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" filled="f" strokeweight="1.5pt">
                <v:textbox style="layout-flow:vertical;mso-layout-flow-alt:bottom-to-top" inset="0,0,0,0">
                  <w:txbxContent>
                    <w:p w:rsidR="00961DB1" w:rsidRPr="0039704B" w:rsidRDefault="00961DB1" w:rsidP="0069384D">
                      <w:pPr>
                        <w:pStyle w:val="Twordaddfieldheads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68301B">
                        <w:t>нв</w:t>
                      </w:r>
                      <w:proofErr w:type="spellEnd"/>
                      <w:r w:rsidRPr="0068301B">
                        <w:t xml:space="preserve">. № </w:t>
                      </w:r>
                      <w:proofErr w:type="spellStart"/>
                      <w:proofErr w:type="gramStart"/>
                      <w:r>
                        <w:rPr>
                          <w:lang w:val="uk-UA"/>
                        </w:rPr>
                        <w:t>ориг</w:t>
                      </w:r>
                      <w:proofErr w:type="spellEnd"/>
                      <w:r>
                        <w:rPr>
                          <w:lang w:val="uk-UA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shape id="tbxInpd" o:spid="_x0000_s1106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:rsidR="00961DB1" w:rsidRPr="00693C49" w:rsidRDefault="00961DB1" w:rsidP="00693C49"/>
                  </w:txbxContent>
                </v:textbox>
              </v:shape>
              <v:shape id="Text Box 276" o:spid="_x0000_s1107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" strokeweight="1.5pt">
                <v:textbox style="layout-flow:vertical;mso-layout-flow-alt:bottom-to-top" inset="0,0,0,0">
                  <w:txbxContent>
                    <w:p w:rsidR="00961DB1" w:rsidRPr="00B9371F" w:rsidRDefault="00961DB1" w:rsidP="0069384D">
                      <w:pPr>
                        <w:pStyle w:val="Twordaddfieldheads"/>
                        <w:rPr>
                          <w:lang w:val="en-US"/>
                        </w:rPr>
                      </w:pPr>
                      <w:r w:rsidRPr="00B9371F"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B9371F">
                        <w:t>дп</w:t>
                      </w:r>
                      <w:proofErr w:type="spellEnd"/>
                      <w:r w:rsidRPr="00B9371F"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B9371F">
                        <w:t xml:space="preserve"> дата</w:t>
                      </w:r>
                    </w:p>
                    <w:p w:rsidR="00961DB1" w:rsidRPr="004C30A9" w:rsidRDefault="00961DB1" w:rsidP="0069384D"/>
                  </w:txbxContent>
                </v:textbox>
              </v:shape>
              <v:shape id="tbxInvz" o:spid="_x0000_s1108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" strokeweight="1.5pt">
                <v:textbox style="layout-flow:vertical;mso-layout-flow-alt:bottom-to-top" inset="1mm,1mm,0,0">
                  <w:txbxContent>
                    <w:p w:rsidR="00961DB1" w:rsidRPr="00693C49" w:rsidRDefault="00961DB1" w:rsidP="00693C49"/>
                  </w:txbxContent>
                </v:textbox>
              </v:shape>
              <v:shape id="Text Box 278" o:spid="_x0000_s1109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:rsidR="00961DB1" w:rsidRPr="0039704B" w:rsidRDefault="00961DB1" w:rsidP="0069384D">
                      <w:pPr>
                        <w:pStyle w:val="Twordaddfieldheads"/>
                        <w:rPr>
                          <w:lang w:val="uk-UA"/>
                        </w:rPr>
                      </w:pPr>
                      <w:r w:rsidRPr="0068301B">
                        <w:t>Инв. №.</w:t>
                      </w:r>
                      <w:r>
                        <w:rPr>
                          <w:lang w:val="uk-UA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lang w:val="uk-UA"/>
                        </w:rPr>
                        <w:t>ориг</w:t>
                      </w:r>
                      <w:proofErr w:type="spellEnd"/>
                      <w:r>
                        <w:rPr>
                          <w:lang w:val="uk-UA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line id="Line 279" o:spid="_x0000_s1110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" strokeweight="1.5pt"/>
              <v:shape id="tbxTdoc" o:spid="_x0000_s1111" type="#_x0000_t202" style="position:absolute;left:4820;top:15119;width:3969;height:1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" filled="f" stroked="f" strokecolor="aqua">
                <v:textbox inset="0,0,0,0">
                  <w:txbxContent>
                    <w:p w:rsidR="007343E1" w:rsidRDefault="007343E1" w:rsidP="007343E1">
                      <w:pPr>
                        <w:pStyle w:val="Twordtdoc"/>
                        <w:rPr>
                          <w:lang w:val="ru-RU"/>
                        </w:rPr>
                      </w:pPr>
                      <w:proofErr w:type="spellStart"/>
                      <w:r>
                        <w:rPr>
                          <w:lang w:val="ru-RU"/>
                        </w:rPr>
                        <w:t>Закупівля</w:t>
                      </w:r>
                      <w:proofErr w:type="spellEnd"/>
                      <w:r>
                        <w:rPr>
                          <w:lang w:val="ru-RU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ru-RU"/>
                        </w:rPr>
                        <w:t>киснемірів</w:t>
                      </w:r>
                      <w:proofErr w:type="spellEnd"/>
                    </w:p>
                  </w:txbxContent>
                </v:textbox>
              </v:shape>
              <v:line id="Line 281" o:spid="_x0000_s1112" style="position:absolute;visibility:visible;mso-wrap-style:square" from="1134,16273" to="878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" strokeweight="1.5pt"/>
              <v:line id="Line 282" o:spid="_x0000_s1113" style="position:absolute;visibility:visible;mso-wrap-style:square" from="1701,14005" to="1701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" strokeweight="1.5pt"/>
              <v:line id="Line 283" o:spid="_x0000_s1114" style="position:absolute;visibility:visible;mso-wrap-style:square" from="3402,14005" to="3402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" strokeweight="1.5pt"/>
              <v:line id="Line 284" o:spid="_x0000_s1115" style="position:absolute;visibility:visible;mso-wrap-style:square" from="4253,14005" to="4253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" strokeweight="1.5pt"/>
              <v:line id="Line 285" o:spid="_x0000_s1116" style="position:absolute;visibility:visible;mso-wrap-style:square" from="4820,14005" to="4820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pBB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zuD3S/wBcvUEAAD//wMAUEsBAi0AFAAGAAgAAAAhANvh9svuAAAAhQEAABMAAAAAAAAAAAAA&#10;AAAAAAAAAFtDb250ZW50X1R5cGVzXS54bWxQSwECLQAUAAYACAAAACEAWvQsW78AAAAVAQAACwAA&#10;AAAAAAAAAAAAAAAfAQAAX3JlbHMvLnJlbHNQSwECLQAUAAYACAAAACEAeOqQQcMAAADbAAAADwAA&#10;AAAAAAAAAAAAAAAHAgAAZHJzL2Rvd25yZXYueG1sUEsFBgAAAAADAAMAtwAAAPcCAAAAAA==&#10;" strokeweight="1.5pt"/>
              <v:line id="Line 286" o:spid="_x0000_s1117" style="position:absolute;visibility:visible;mso-wrap-style:square" from="1134,14855" to="8788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" strokeweight="1.5pt"/>
              <v:line id="Line 287" o:spid="_x0000_s1118" style="position:absolute;visibility:visible;mso-wrap-style:square" from="1134,14005" to="11622,14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" strokeweight="1.5pt"/>
              <v:shape id="Text Box 288" o:spid="_x0000_s1119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" filled="f" stroked="f" strokeweight="1.5pt">
                <v:textbox inset="0,0,0,0">
                  <w:txbxContent>
                    <w:p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Формат</w:t>
                      </w:r>
                    </w:p>
                  </w:txbxContent>
                </v:textbox>
              </v:shape>
              <v:shape id="tbxFrmt" o:spid="_x0000_s1120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" filled="f" stroked="f" strokeweight="1.5pt">
                <v:textbox inset="0,0,0,0">
                  <w:txbxContent>
                    <w:p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А4</w:t>
                      </w:r>
                    </w:p>
                  </w:txbxContent>
                </v:textbox>
              </v:shape>
              <v:shape id="Text Box 290" o:spid="_x0000_s1121" type="#_x0000_t202" style="position:absolute;left:4366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<v:textbox inset="0,0,0,0">
                  <w:txbxContent>
                    <w:p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Коп</w:t>
                      </w:r>
                      <w:proofErr w:type="spellStart"/>
                      <w:r>
                        <w:rPr>
                          <w:lang w:val="uk-UA"/>
                        </w:rPr>
                        <w:t>іював</w:t>
                      </w:r>
                      <w:proofErr w:type="spellEnd"/>
                      <w:r>
                        <w:t>:</w:t>
                      </w:r>
                    </w:p>
                  </w:txbxContent>
                </v:textbox>
              </v:shape>
              <v:line id="Line 291" o:spid="_x0000_s1122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" strokeweight="1.5pt"/>
              <v:line id="Line 292" o:spid="_x0000_s1123" style="position:absolute;visibility:visible;mso-wrap-style:square" from="11624,0" to="11624,14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" strokeweight="1.5pt"/>
              <v:shape id="tbxIzml" o:spid="_x0000_s1124" type="#_x0000_t202" style="position:absolute;left:2268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" strokeweight=".5pt">
                <v:textbox inset="0,.5mm,0,0">
                  <w:txbxContent>
                    <w:p w:rsidR="00961DB1" w:rsidRPr="00725535" w:rsidRDefault="00961DB1" w:rsidP="0069384D">
                      <w:pPr>
                        <w:pStyle w:val="Twordizme"/>
                      </w:pPr>
                      <w:r>
                        <w:rPr>
                          <w:rStyle w:val="TwordizmeChar"/>
                        </w:rPr>
                        <w:t>.</w:t>
                      </w:r>
                    </w:p>
                  </w:txbxContent>
                </v:textbox>
              </v:shape>
              <v:line id="Line 294" o:spid="_x0000_s1125" style="position:absolute;visibility:visible;mso-wrap-style:square" from="2835,14005" to="2835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MSL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TeH3S/wBcvUEAAD//wMAUEsBAi0AFAAGAAgAAAAhANvh9svuAAAAhQEAABMAAAAAAAAAAAAA&#10;AAAAAAAAAFtDb250ZW50X1R5cGVzXS54bWxQSwECLQAUAAYACAAAACEAWvQsW78AAAAVAQAACwAA&#10;AAAAAAAAAAAAAAAfAQAAX3JlbHMvLnJlbHNQSwECLQAUAAYACAAAACEARlTEi8MAAADbAAAADwAA&#10;AAAAAAAAAAAAAAAHAgAAZHJzL2Rvd25yZXYueG1sUEsFBgAAAAADAAMAtwAAAPcCAAAAAA==&#10;" strokeweight="1.5pt"/>
              <v:line id="Line 295" o:spid="_x0000_s1126" style="position:absolute;visibility:visible;mso-wrap-style:square" from="2268,14005" to="226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" strokeweight="1.5pt"/>
              <v:line id="Line 296" o:spid="_x0000_s1127" style="position:absolute;visibility:visible;mso-wrap-style:square" from="1134,14572" to="4819,1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" strokeweight="1.5pt"/>
              <v:shape id="tbxJob9" o:spid="_x0000_s1128" type="#_x0000_t202" style="position:absolute;left:851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" strokeweight="1.5pt">
                <v:textbox style="layout-flow:vertical;mso-layout-flow-alt:bottom-to-top" inset=".5mm,0,0,0">
                  <w:txbxContent>
                    <w:p w:rsidR="00961DB1" w:rsidRPr="00693C49" w:rsidRDefault="00961DB1" w:rsidP="00693C49"/>
                  </w:txbxContent>
                </v:textbox>
              </v:shape>
              <v:shape id="tbxJob7" o:spid="_x0000_s1129" type="#_x0000_t202" style="position:absolute;left:284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:rsidR="00961DB1" w:rsidRPr="00693C49" w:rsidRDefault="00961DB1" w:rsidP="00693C49"/>
                  </w:txbxContent>
                </v:textbox>
              </v:shape>
              <v:shape id="tbxJob8" o:spid="_x0000_s1130" type="#_x0000_t202" style="position:absolute;left:567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" strokeweight="1.5pt">
                <v:textbox style="layout-flow:vertical;mso-layout-flow-alt:bottom-to-top" inset=".5mm,0,0,0">
                  <w:txbxContent>
                    <w:p w:rsidR="00961DB1" w:rsidRPr="00A01018" w:rsidRDefault="00961DB1" w:rsidP="0069384D">
                      <w:pPr>
                        <w:pStyle w:val="Twordfami"/>
                        <w:rPr>
                          <w:sz w:val="20"/>
                          <w:lang w:val="uk-UA"/>
                        </w:rPr>
                      </w:pPr>
                      <w:r w:rsidRPr="00693C49">
                        <w:rPr>
                          <w:sz w:val="20"/>
                        </w:rPr>
                        <w:t>Р</w:t>
                      </w:r>
                      <w:proofErr w:type="spellStart"/>
                      <w:r>
                        <w:rPr>
                          <w:sz w:val="20"/>
                          <w:lang w:val="uk-UA"/>
                        </w:rPr>
                        <w:t>озробив</w:t>
                      </w:r>
                      <w:proofErr w:type="spellEnd"/>
                    </w:p>
                  </w:txbxContent>
                </v:textbox>
              </v:shape>
              <v:shape id="Text Box 300" o:spid="_x0000_s1131" type="#_x0000_t202" style="position:absolute;top:7768;width:283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:rsidR="00961DB1" w:rsidRPr="00A01018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Погоджено</w:t>
                      </w:r>
                    </w:p>
                  </w:txbxContent>
                </v:textbox>
              </v:shape>
              <v:shape id="tbxFam9" o:spid="_x0000_s1132" type="#_x0000_t202" style="position:absolute;left:851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" strokeweight="1.5pt">
                <v:textbox style="layout-flow:vertical;mso-layout-flow-alt:bottom-to-top" inset=".5mm,0,0,0">
                  <w:txbxContent>
                    <w:p w:rsidR="00961DB1" w:rsidRPr="00693C49" w:rsidRDefault="00961DB1" w:rsidP="00693C49"/>
                  </w:txbxContent>
                </v:textbox>
              </v:shape>
              <v:shape id="tbxFam7" o:spid="_x0000_s1133" type="#_x0000_t202" style="position:absolute;left:284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:rsidR="00961DB1" w:rsidRPr="00693C49" w:rsidRDefault="00961DB1" w:rsidP="00693C49"/>
                  </w:txbxContent>
                </v:textbox>
              </v:shape>
              <v:shape id="tbxFam8" o:spid="_x0000_s1134" type="#_x0000_t202" style="position:absolute;left:567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:rsidR="00961DB1" w:rsidRPr="00FE358D" w:rsidRDefault="00961DB1" w:rsidP="00FE358D"/>
                  </w:txbxContent>
                </v:textbox>
              </v:shape>
              <v:shape id="Text Box 304" o:spid="_x0000_s1135" type="#_x0000_t202" style="position:absolute;left:851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" strokeweight="1.5pt">
                <v:textbox style="layout-flow:vertical;mso-layout-flow-alt:bottom-to-top">
                  <w:txbxContent>
                    <w:p w:rsidR="00961DB1" w:rsidRDefault="00961DB1" w:rsidP="0069384D"/>
                  </w:txbxContent>
                </v:textbox>
              </v:shape>
              <v:shape id="Text Box 305" o:spid="_x0000_s1136" type="#_x0000_t202" style="position:absolute;left:284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" strokeweight="1.5pt">
                <v:textbox style="layout-flow:vertical;mso-layout-flow-alt:bottom-to-top">
                  <w:txbxContent>
                    <w:p w:rsidR="00961DB1" w:rsidRDefault="00961DB1" w:rsidP="0069384D"/>
                  </w:txbxContent>
                </v:textbox>
              </v:shape>
              <v:shape id="Text Box 306" o:spid="_x0000_s1137" type="#_x0000_t202" style="position:absolute;left:567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" strokeweight="1.5pt">
                <v:textbox style="layout-flow:vertical;mso-layout-flow-alt:bottom-to-top">
                  <w:txbxContent>
                    <w:p w:rsidR="00961DB1" w:rsidRDefault="00961DB1" w:rsidP="0069384D"/>
                  </w:txbxContent>
                </v:textbox>
              </v:shape>
              <v:shape id="tbxDat9" o:spid="_x0000_s1138" type="#_x0000_t202" style="position:absolute;left:851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:rsidR="00961DB1" w:rsidRPr="00693C49" w:rsidRDefault="00961DB1" w:rsidP="00693C49"/>
                  </w:txbxContent>
                </v:textbox>
              </v:shape>
              <v:shape id="tbxDat7" o:spid="_x0000_s1139" type="#_x0000_t202" style="position:absolute;left:284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" strokeweight="1.5pt">
                <v:textbox style="layout-flow:vertical;mso-layout-flow-alt:bottom-to-top" inset="0,0,0,0">
                  <w:txbxContent>
                    <w:p w:rsidR="00961DB1" w:rsidRPr="00693C49" w:rsidRDefault="00961DB1" w:rsidP="00693C49"/>
                  </w:txbxContent>
                </v:textbox>
              </v:shape>
              <v:shape id="tbxDat8" o:spid="_x0000_s1140" type="#_x0000_t202" style="position:absolute;left:567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:rsidR="00961DB1" w:rsidRPr="00693C49" w:rsidRDefault="00961DB1" w:rsidP="00693C49"/>
                  </w:txbxContent>
                </v:textbox>
              </v:shape>
              <w10:wrap anchorx="page" anchory="page"/>
            </v:group>
          </w:pict>
        </mc:Fallback>
      </mc:AlternateContent>
    </w:r>
    <w:r w:rsidR="009D5106" w:rsidRPr="00801992">
      <w:rPr>
        <w:rFonts w:ascii="Calibri" w:hAnsi="Calibri"/>
        <w:noProof/>
      </w:rPr>
      <w:drawing>
        <wp:inline distT="0" distB="0" distL="0" distR="0">
          <wp:extent cx="1134110" cy="581660"/>
          <wp:effectExtent l="0" t="0" r="8890" b="8890"/>
          <wp:docPr id="123" name="Рисунок 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4110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61DB1" w:rsidRPr="00801992" w:rsidRDefault="00BF6B76" w:rsidP="00A01018">
    <w:pPr>
      <w:jc w:val="center"/>
      <w:outlineLvl w:val="0"/>
      <w:rPr>
        <w:rFonts w:ascii="Calibri" w:hAnsi="Calibri"/>
        <w:b/>
        <w:sz w:val="20"/>
        <w:szCs w:val="20"/>
        <w:lang w:val="uk-UA"/>
      </w:rPr>
    </w:pPr>
    <w:r>
      <w:rPr>
        <w:rFonts w:ascii="Calibri" w:hAnsi="Calibri"/>
        <w:b/>
        <w:sz w:val="20"/>
        <w:szCs w:val="20"/>
        <w:lang w:val="uk-UA"/>
      </w:rPr>
      <w:t>ПРИВАТ</w:t>
    </w:r>
    <w:r w:rsidR="00961DB1" w:rsidRPr="00801992">
      <w:rPr>
        <w:rFonts w:ascii="Calibri" w:hAnsi="Calibri"/>
        <w:b/>
        <w:sz w:val="20"/>
        <w:szCs w:val="20"/>
        <w:lang w:val="uk-UA"/>
      </w:rPr>
      <w:t>НЕ АКЦІОНЕРНЕ</w:t>
    </w:r>
    <w:r w:rsidR="00961DB1" w:rsidRPr="00801992">
      <w:rPr>
        <w:rFonts w:ascii="Calibri" w:hAnsi="Calibri"/>
        <w:b/>
        <w:sz w:val="20"/>
        <w:szCs w:val="20"/>
      </w:rPr>
      <w:t xml:space="preserve"> </w:t>
    </w:r>
    <w:r w:rsidR="00961DB1" w:rsidRPr="00801992">
      <w:rPr>
        <w:rFonts w:ascii="Calibri" w:hAnsi="Calibri"/>
        <w:b/>
        <w:sz w:val="20"/>
        <w:szCs w:val="20"/>
        <w:lang w:val="uk-UA"/>
      </w:rPr>
      <w:t>ТОВАРИСТВО «КАРЛСБЕРГ УКРАЇНА»</w:t>
    </w:r>
  </w:p>
  <w:p w:rsidR="00961DB1" w:rsidRPr="00C03D71" w:rsidRDefault="00961DB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B16DF"/>
    <w:multiLevelType w:val="multilevel"/>
    <w:tmpl w:val="3DDA261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" w15:restartNumberingAfterBreak="0">
    <w:nsid w:val="03F576C0"/>
    <w:multiLevelType w:val="multilevel"/>
    <w:tmpl w:val="E97274A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" w15:restartNumberingAfterBreak="0">
    <w:nsid w:val="12E765C2"/>
    <w:multiLevelType w:val="multilevel"/>
    <w:tmpl w:val="E6783A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2.%2"/>
      <w:lvlJc w:val="left"/>
      <w:pPr>
        <w:ind w:left="1494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" w15:restartNumberingAfterBreak="0">
    <w:nsid w:val="159E0338"/>
    <w:multiLevelType w:val="hybridMultilevel"/>
    <w:tmpl w:val="9F201CF6"/>
    <w:lvl w:ilvl="0" w:tplc="EF3C583C">
      <w:start w:val="1"/>
      <w:numFmt w:val="bullet"/>
      <w:lvlText w:val="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9D41FC1"/>
    <w:multiLevelType w:val="multilevel"/>
    <w:tmpl w:val="AEE649DA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4" w:hanging="1440"/>
      </w:pPr>
      <w:rPr>
        <w:rFonts w:hint="default"/>
      </w:rPr>
    </w:lvl>
  </w:abstractNum>
  <w:abstractNum w:abstractNumId="5" w15:restartNumberingAfterBreak="0">
    <w:nsid w:val="1D324371"/>
    <w:multiLevelType w:val="multilevel"/>
    <w:tmpl w:val="F028B0B2"/>
    <w:lvl w:ilvl="0">
      <w:start w:val="4"/>
      <w:numFmt w:val="decimal"/>
      <w:lvlText w:val="%1"/>
      <w:lvlJc w:val="left"/>
      <w:pPr>
        <w:ind w:left="1068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788" w:hanging="360"/>
      </w:pPr>
      <w:rPr>
        <w:rFonts w:hint="default"/>
      </w:rPr>
    </w:lvl>
    <w:lvl w:ilvl="2">
      <w:numFmt w:val="decimal"/>
      <w:lvlText w:val="%1.%2.%3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08" w:hanging="1440"/>
      </w:pPr>
      <w:rPr>
        <w:rFonts w:hint="default"/>
      </w:rPr>
    </w:lvl>
  </w:abstractNum>
  <w:abstractNum w:abstractNumId="6" w15:restartNumberingAfterBreak="0">
    <w:nsid w:val="2DDB5BF3"/>
    <w:multiLevelType w:val="multilevel"/>
    <w:tmpl w:val="A4D283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7" w15:restartNumberingAfterBreak="0">
    <w:nsid w:val="36385224"/>
    <w:multiLevelType w:val="multilevel"/>
    <w:tmpl w:val="D19AB3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8" w15:restartNumberingAfterBreak="0">
    <w:nsid w:val="39CA3419"/>
    <w:multiLevelType w:val="multilevel"/>
    <w:tmpl w:val="3DDA261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9" w15:restartNumberingAfterBreak="0">
    <w:nsid w:val="3E370B66"/>
    <w:multiLevelType w:val="multilevel"/>
    <w:tmpl w:val="E684E4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0" w15:restartNumberingAfterBreak="0">
    <w:nsid w:val="45AB7A82"/>
    <w:multiLevelType w:val="hybridMultilevel"/>
    <w:tmpl w:val="E460E6F4"/>
    <w:lvl w:ilvl="0" w:tplc="3008F4EE">
      <w:start w:val="5"/>
      <w:numFmt w:val="bullet"/>
      <w:lvlText w:val="-"/>
      <w:lvlJc w:val="left"/>
      <w:pPr>
        <w:ind w:left="1473" w:hanging="360"/>
      </w:pPr>
      <w:rPr>
        <w:rFonts w:ascii="Calibri" w:eastAsia="Times New Roman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11" w15:restartNumberingAfterBreak="0">
    <w:nsid w:val="464A59C9"/>
    <w:multiLevelType w:val="hybridMultilevel"/>
    <w:tmpl w:val="DCC8889A"/>
    <w:lvl w:ilvl="0" w:tplc="197ADB8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BEA0FB1"/>
    <w:multiLevelType w:val="multilevel"/>
    <w:tmpl w:val="192C06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3" w15:restartNumberingAfterBreak="0">
    <w:nsid w:val="501D3332"/>
    <w:multiLevelType w:val="multilevel"/>
    <w:tmpl w:val="A9DE576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4" w15:restartNumberingAfterBreak="0">
    <w:nsid w:val="55DA42F6"/>
    <w:multiLevelType w:val="multilevel"/>
    <w:tmpl w:val="0EA2A0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5AA25002"/>
    <w:multiLevelType w:val="hybridMultilevel"/>
    <w:tmpl w:val="0C9032D4"/>
    <w:lvl w:ilvl="0" w:tplc="5EBA7174">
      <w:start w:val="5"/>
      <w:numFmt w:val="bullet"/>
      <w:lvlText w:val="-"/>
      <w:lvlJc w:val="left"/>
      <w:pPr>
        <w:ind w:left="1494" w:hanging="360"/>
      </w:pPr>
      <w:rPr>
        <w:rFonts w:ascii="Calibri" w:eastAsia="Times New Roman" w:hAnsi="Calibri" w:cs="Arial" w:hint="default"/>
        <w:color w:val="222222"/>
        <w:sz w:val="20"/>
      </w:rPr>
    </w:lvl>
    <w:lvl w:ilvl="1" w:tplc="042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74EE2270"/>
    <w:multiLevelType w:val="hybridMultilevel"/>
    <w:tmpl w:val="FE8E41E8"/>
    <w:lvl w:ilvl="0" w:tplc="88E06F66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13"/>
  </w:num>
  <w:num w:numId="5">
    <w:abstractNumId w:val="8"/>
  </w:num>
  <w:num w:numId="6">
    <w:abstractNumId w:val="12"/>
  </w:num>
  <w:num w:numId="7">
    <w:abstractNumId w:val="6"/>
  </w:num>
  <w:num w:numId="8">
    <w:abstractNumId w:val="9"/>
  </w:num>
  <w:num w:numId="9">
    <w:abstractNumId w:val="3"/>
  </w:num>
  <w:num w:numId="10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0"/>
  </w:num>
  <w:num w:numId="13">
    <w:abstractNumId w:val="13"/>
  </w:num>
  <w:num w:numId="14">
    <w:abstractNumId w:val="16"/>
  </w:num>
  <w:num w:numId="15">
    <w:abstractNumId w:val="0"/>
  </w:num>
  <w:num w:numId="16">
    <w:abstractNumId w:val="4"/>
  </w:num>
  <w:num w:numId="17">
    <w:abstractNumId w:val="11"/>
  </w:num>
  <w:num w:numId="18">
    <w:abstractNumId w:val="2"/>
  </w:num>
  <w:num w:numId="1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D09"/>
    <w:rsid w:val="00004AE2"/>
    <w:rsid w:val="0001181E"/>
    <w:rsid w:val="000123B6"/>
    <w:rsid w:val="000155B9"/>
    <w:rsid w:val="00023807"/>
    <w:rsid w:val="00023C12"/>
    <w:rsid w:val="000306BE"/>
    <w:rsid w:val="00033F83"/>
    <w:rsid w:val="00034F1A"/>
    <w:rsid w:val="0004012E"/>
    <w:rsid w:val="00052988"/>
    <w:rsid w:val="00052D18"/>
    <w:rsid w:val="000556BD"/>
    <w:rsid w:val="00055A09"/>
    <w:rsid w:val="0006133C"/>
    <w:rsid w:val="000643A6"/>
    <w:rsid w:val="00066763"/>
    <w:rsid w:val="00066B59"/>
    <w:rsid w:val="00076A35"/>
    <w:rsid w:val="0008643E"/>
    <w:rsid w:val="00093CC1"/>
    <w:rsid w:val="00093D64"/>
    <w:rsid w:val="000B000F"/>
    <w:rsid w:val="000B25AF"/>
    <w:rsid w:val="000B4498"/>
    <w:rsid w:val="000B7A5E"/>
    <w:rsid w:val="000C6C54"/>
    <w:rsid w:val="000D5EAB"/>
    <w:rsid w:val="000E32DC"/>
    <w:rsid w:val="000E5E5C"/>
    <w:rsid w:val="000F67B1"/>
    <w:rsid w:val="000F74B7"/>
    <w:rsid w:val="001042CA"/>
    <w:rsid w:val="0010667F"/>
    <w:rsid w:val="00107C54"/>
    <w:rsid w:val="00107FF3"/>
    <w:rsid w:val="00111606"/>
    <w:rsid w:val="00114C49"/>
    <w:rsid w:val="0012051E"/>
    <w:rsid w:val="0012086D"/>
    <w:rsid w:val="00124114"/>
    <w:rsid w:val="00130252"/>
    <w:rsid w:val="0013134A"/>
    <w:rsid w:val="00134485"/>
    <w:rsid w:val="00134B81"/>
    <w:rsid w:val="0013510D"/>
    <w:rsid w:val="00135173"/>
    <w:rsid w:val="00136A1B"/>
    <w:rsid w:val="00140E3A"/>
    <w:rsid w:val="00157B70"/>
    <w:rsid w:val="001619D5"/>
    <w:rsid w:val="00164485"/>
    <w:rsid w:val="0016678E"/>
    <w:rsid w:val="00174697"/>
    <w:rsid w:val="00182E1B"/>
    <w:rsid w:val="00183A6B"/>
    <w:rsid w:val="00190BF8"/>
    <w:rsid w:val="001A0637"/>
    <w:rsid w:val="001A0B83"/>
    <w:rsid w:val="001A4972"/>
    <w:rsid w:val="001A594C"/>
    <w:rsid w:val="001B1060"/>
    <w:rsid w:val="001C1274"/>
    <w:rsid w:val="001C2D82"/>
    <w:rsid w:val="001C33C8"/>
    <w:rsid w:val="001C49AB"/>
    <w:rsid w:val="001C5DAE"/>
    <w:rsid w:val="001C79C5"/>
    <w:rsid w:val="001D25AE"/>
    <w:rsid w:val="001D3E11"/>
    <w:rsid w:val="001E314A"/>
    <w:rsid w:val="001E5228"/>
    <w:rsid w:val="001F24D5"/>
    <w:rsid w:val="001F6103"/>
    <w:rsid w:val="001F62D8"/>
    <w:rsid w:val="00211F66"/>
    <w:rsid w:val="00215027"/>
    <w:rsid w:val="00216984"/>
    <w:rsid w:val="00217976"/>
    <w:rsid w:val="00231B1C"/>
    <w:rsid w:val="00235697"/>
    <w:rsid w:val="00237DF3"/>
    <w:rsid w:val="00240146"/>
    <w:rsid w:val="00240C3E"/>
    <w:rsid w:val="00252B78"/>
    <w:rsid w:val="002545AA"/>
    <w:rsid w:val="00256EBE"/>
    <w:rsid w:val="002641A8"/>
    <w:rsid w:val="00266CA9"/>
    <w:rsid w:val="00274059"/>
    <w:rsid w:val="00282FA0"/>
    <w:rsid w:val="0028549A"/>
    <w:rsid w:val="002859D0"/>
    <w:rsid w:val="00285EFC"/>
    <w:rsid w:val="00290B4A"/>
    <w:rsid w:val="00294ACE"/>
    <w:rsid w:val="002979E3"/>
    <w:rsid w:val="002A1DF5"/>
    <w:rsid w:val="002A3C7E"/>
    <w:rsid w:val="002A5241"/>
    <w:rsid w:val="002A6FE9"/>
    <w:rsid w:val="002A7A7A"/>
    <w:rsid w:val="002B2D07"/>
    <w:rsid w:val="002B4DC8"/>
    <w:rsid w:val="002B7644"/>
    <w:rsid w:val="002C22F3"/>
    <w:rsid w:val="002D29B5"/>
    <w:rsid w:val="002D44A7"/>
    <w:rsid w:val="002D5B4B"/>
    <w:rsid w:val="002D5E89"/>
    <w:rsid w:val="002E1CBD"/>
    <w:rsid w:val="002E34B0"/>
    <w:rsid w:val="002E6FC3"/>
    <w:rsid w:val="002F76E5"/>
    <w:rsid w:val="00301883"/>
    <w:rsid w:val="003031B7"/>
    <w:rsid w:val="0030678A"/>
    <w:rsid w:val="0031402B"/>
    <w:rsid w:val="00315497"/>
    <w:rsid w:val="00315D9F"/>
    <w:rsid w:val="00320570"/>
    <w:rsid w:val="0032065D"/>
    <w:rsid w:val="00320C55"/>
    <w:rsid w:val="00322A14"/>
    <w:rsid w:val="0032337C"/>
    <w:rsid w:val="00323B29"/>
    <w:rsid w:val="00334F0A"/>
    <w:rsid w:val="00342095"/>
    <w:rsid w:val="0034331D"/>
    <w:rsid w:val="0035312F"/>
    <w:rsid w:val="0035748D"/>
    <w:rsid w:val="0036524C"/>
    <w:rsid w:val="0037025E"/>
    <w:rsid w:val="0037047B"/>
    <w:rsid w:val="003754AC"/>
    <w:rsid w:val="00376C23"/>
    <w:rsid w:val="00386D57"/>
    <w:rsid w:val="00390E22"/>
    <w:rsid w:val="003939EF"/>
    <w:rsid w:val="0039704B"/>
    <w:rsid w:val="003B39F2"/>
    <w:rsid w:val="003B4D01"/>
    <w:rsid w:val="003C2E44"/>
    <w:rsid w:val="003C2E50"/>
    <w:rsid w:val="003D1E7D"/>
    <w:rsid w:val="003D2B5A"/>
    <w:rsid w:val="003D3609"/>
    <w:rsid w:val="003D5D9A"/>
    <w:rsid w:val="003D5F90"/>
    <w:rsid w:val="003F38E5"/>
    <w:rsid w:val="003F3AEA"/>
    <w:rsid w:val="003F49D8"/>
    <w:rsid w:val="004006BA"/>
    <w:rsid w:val="004022D0"/>
    <w:rsid w:val="0040370A"/>
    <w:rsid w:val="0041422A"/>
    <w:rsid w:val="00414CCF"/>
    <w:rsid w:val="0042105A"/>
    <w:rsid w:val="00427C8B"/>
    <w:rsid w:val="00431C72"/>
    <w:rsid w:val="00436913"/>
    <w:rsid w:val="00443B2E"/>
    <w:rsid w:val="004608F5"/>
    <w:rsid w:val="00463A82"/>
    <w:rsid w:val="0046557F"/>
    <w:rsid w:val="004816F9"/>
    <w:rsid w:val="00486DD1"/>
    <w:rsid w:val="004B0E39"/>
    <w:rsid w:val="004B186E"/>
    <w:rsid w:val="004C21AB"/>
    <w:rsid w:val="004D5E22"/>
    <w:rsid w:val="004D606E"/>
    <w:rsid w:val="004D7028"/>
    <w:rsid w:val="004E1890"/>
    <w:rsid w:val="00503141"/>
    <w:rsid w:val="00505863"/>
    <w:rsid w:val="00506F8C"/>
    <w:rsid w:val="00513229"/>
    <w:rsid w:val="005139BA"/>
    <w:rsid w:val="00521681"/>
    <w:rsid w:val="00524BF6"/>
    <w:rsid w:val="00531AE9"/>
    <w:rsid w:val="0054391B"/>
    <w:rsid w:val="00551C0B"/>
    <w:rsid w:val="00556C58"/>
    <w:rsid w:val="00557CE8"/>
    <w:rsid w:val="0056234D"/>
    <w:rsid w:val="00567794"/>
    <w:rsid w:val="00580F9C"/>
    <w:rsid w:val="0058337A"/>
    <w:rsid w:val="00586CF4"/>
    <w:rsid w:val="00595EA4"/>
    <w:rsid w:val="0059741F"/>
    <w:rsid w:val="005A270B"/>
    <w:rsid w:val="005A59C4"/>
    <w:rsid w:val="005A694B"/>
    <w:rsid w:val="005B1AF2"/>
    <w:rsid w:val="005B2C76"/>
    <w:rsid w:val="005B3D6F"/>
    <w:rsid w:val="005C0B1F"/>
    <w:rsid w:val="005D1671"/>
    <w:rsid w:val="005E5703"/>
    <w:rsid w:val="005F1F1E"/>
    <w:rsid w:val="005F23E9"/>
    <w:rsid w:val="005F3754"/>
    <w:rsid w:val="005F5EEE"/>
    <w:rsid w:val="006004E8"/>
    <w:rsid w:val="0060170C"/>
    <w:rsid w:val="00601CD7"/>
    <w:rsid w:val="00603DFB"/>
    <w:rsid w:val="00604AE8"/>
    <w:rsid w:val="00605928"/>
    <w:rsid w:val="006110BA"/>
    <w:rsid w:val="006110D6"/>
    <w:rsid w:val="006174B1"/>
    <w:rsid w:val="006201C6"/>
    <w:rsid w:val="00620D79"/>
    <w:rsid w:val="00622C7E"/>
    <w:rsid w:val="0062386E"/>
    <w:rsid w:val="00627635"/>
    <w:rsid w:val="006327D8"/>
    <w:rsid w:val="00643981"/>
    <w:rsid w:val="006503A3"/>
    <w:rsid w:val="00652F1D"/>
    <w:rsid w:val="00654A81"/>
    <w:rsid w:val="00656B18"/>
    <w:rsid w:val="00676AD9"/>
    <w:rsid w:val="006874A6"/>
    <w:rsid w:val="00691539"/>
    <w:rsid w:val="00691CF4"/>
    <w:rsid w:val="0069384D"/>
    <w:rsid w:val="00693C49"/>
    <w:rsid w:val="00695BD4"/>
    <w:rsid w:val="006969C8"/>
    <w:rsid w:val="006A0FE2"/>
    <w:rsid w:val="006A51DA"/>
    <w:rsid w:val="006B471E"/>
    <w:rsid w:val="006B5496"/>
    <w:rsid w:val="006C023F"/>
    <w:rsid w:val="006C02F0"/>
    <w:rsid w:val="006C2249"/>
    <w:rsid w:val="006C48FC"/>
    <w:rsid w:val="006C6134"/>
    <w:rsid w:val="006C654A"/>
    <w:rsid w:val="006C7BAE"/>
    <w:rsid w:val="006D79C9"/>
    <w:rsid w:val="006E0DA1"/>
    <w:rsid w:val="006E2824"/>
    <w:rsid w:val="006F6B50"/>
    <w:rsid w:val="006F6FF6"/>
    <w:rsid w:val="00700DC5"/>
    <w:rsid w:val="00705C82"/>
    <w:rsid w:val="007105F4"/>
    <w:rsid w:val="007110BD"/>
    <w:rsid w:val="007135D7"/>
    <w:rsid w:val="0071362A"/>
    <w:rsid w:val="00713BD4"/>
    <w:rsid w:val="00714575"/>
    <w:rsid w:val="00716CA1"/>
    <w:rsid w:val="007178A3"/>
    <w:rsid w:val="00725535"/>
    <w:rsid w:val="00733DAB"/>
    <w:rsid w:val="007343E1"/>
    <w:rsid w:val="00735025"/>
    <w:rsid w:val="00737D01"/>
    <w:rsid w:val="00737E19"/>
    <w:rsid w:val="0074597A"/>
    <w:rsid w:val="0075069B"/>
    <w:rsid w:val="007512B7"/>
    <w:rsid w:val="00757191"/>
    <w:rsid w:val="007608AD"/>
    <w:rsid w:val="00764720"/>
    <w:rsid w:val="007756BE"/>
    <w:rsid w:val="00776833"/>
    <w:rsid w:val="007773E4"/>
    <w:rsid w:val="00780CC9"/>
    <w:rsid w:val="00794CB2"/>
    <w:rsid w:val="00794E2A"/>
    <w:rsid w:val="007968F4"/>
    <w:rsid w:val="007A2DC4"/>
    <w:rsid w:val="007C20DA"/>
    <w:rsid w:val="007C3B57"/>
    <w:rsid w:val="007D1E28"/>
    <w:rsid w:val="007E1147"/>
    <w:rsid w:val="007E714B"/>
    <w:rsid w:val="007F4758"/>
    <w:rsid w:val="00801992"/>
    <w:rsid w:val="00804462"/>
    <w:rsid w:val="00821F23"/>
    <w:rsid w:val="00822FEC"/>
    <w:rsid w:val="008303B1"/>
    <w:rsid w:val="00841101"/>
    <w:rsid w:val="00857AF8"/>
    <w:rsid w:val="008621DB"/>
    <w:rsid w:val="00865B14"/>
    <w:rsid w:val="0087560B"/>
    <w:rsid w:val="00875F6D"/>
    <w:rsid w:val="00884D84"/>
    <w:rsid w:val="00886BB0"/>
    <w:rsid w:val="00891699"/>
    <w:rsid w:val="0089248B"/>
    <w:rsid w:val="008934F6"/>
    <w:rsid w:val="00896C8B"/>
    <w:rsid w:val="008977C7"/>
    <w:rsid w:val="008977E9"/>
    <w:rsid w:val="008A2B8B"/>
    <w:rsid w:val="008A4D8D"/>
    <w:rsid w:val="008A7572"/>
    <w:rsid w:val="008D48B5"/>
    <w:rsid w:val="008D4B70"/>
    <w:rsid w:val="008E0F0F"/>
    <w:rsid w:val="008F0CD3"/>
    <w:rsid w:val="008F0EF5"/>
    <w:rsid w:val="008F6FFF"/>
    <w:rsid w:val="00912B91"/>
    <w:rsid w:val="00916D36"/>
    <w:rsid w:val="00925CDA"/>
    <w:rsid w:val="00931566"/>
    <w:rsid w:val="00940AB4"/>
    <w:rsid w:val="00941B9A"/>
    <w:rsid w:val="00945B0D"/>
    <w:rsid w:val="0094744E"/>
    <w:rsid w:val="00961DB1"/>
    <w:rsid w:val="00962FB3"/>
    <w:rsid w:val="00964AD1"/>
    <w:rsid w:val="009711E2"/>
    <w:rsid w:val="00973700"/>
    <w:rsid w:val="0097769E"/>
    <w:rsid w:val="00984796"/>
    <w:rsid w:val="00990EE7"/>
    <w:rsid w:val="0099233F"/>
    <w:rsid w:val="009A6060"/>
    <w:rsid w:val="009A6918"/>
    <w:rsid w:val="009A76E3"/>
    <w:rsid w:val="009A7720"/>
    <w:rsid w:val="009B2F26"/>
    <w:rsid w:val="009C4CDB"/>
    <w:rsid w:val="009C538F"/>
    <w:rsid w:val="009C7B97"/>
    <w:rsid w:val="009D0DCE"/>
    <w:rsid w:val="009D5106"/>
    <w:rsid w:val="009D7358"/>
    <w:rsid w:val="009D7546"/>
    <w:rsid w:val="009F4375"/>
    <w:rsid w:val="00A01018"/>
    <w:rsid w:val="00A02393"/>
    <w:rsid w:val="00A120D7"/>
    <w:rsid w:val="00A1491F"/>
    <w:rsid w:val="00A16420"/>
    <w:rsid w:val="00A25780"/>
    <w:rsid w:val="00A33733"/>
    <w:rsid w:val="00A3487A"/>
    <w:rsid w:val="00A409D5"/>
    <w:rsid w:val="00A418CB"/>
    <w:rsid w:val="00A45453"/>
    <w:rsid w:val="00A457B6"/>
    <w:rsid w:val="00A52801"/>
    <w:rsid w:val="00A545C2"/>
    <w:rsid w:val="00A55AD6"/>
    <w:rsid w:val="00A563C7"/>
    <w:rsid w:val="00A56BA9"/>
    <w:rsid w:val="00A60046"/>
    <w:rsid w:val="00A625FE"/>
    <w:rsid w:val="00A64DA9"/>
    <w:rsid w:val="00A71AAD"/>
    <w:rsid w:val="00A74D09"/>
    <w:rsid w:val="00A80DEC"/>
    <w:rsid w:val="00A8345A"/>
    <w:rsid w:val="00A83760"/>
    <w:rsid w:val="00A86AB7"/>
    <w:rsid w:val="00A907B8"/>
    <w:rsid w:val="00A95EA3"/>
    <w:rsid w:val="00AA00C7"/>
    <w:rsid w:val="00AA1D95"/>
    <w:rsid w:val="00AA2E2D"/>
    <w:rsid w:val="00AA3BDC"/>
    <w:rsid w:val="00AC0BC9"/>
    <w:rsid w:val="00AC0E42"/>
    <w:rsid w:val="00AC215C"/>
    <w:rsid w:val="00AD1D5C"/>
    <w:rsid w:val="00AD6936"/>
    <w:rsid w:val="00AE5B86"/>
    <w:rsid w:val="00AE5E5E"/>
    <w:rsid w:val="00AE5E8F"/>
    <w:rsid w:val="00AF22F0"/>
    <w:rsid w:val="00AF3B9F"/>
    <w:rsid w:val="00AF7E4E"/>
    <w:rsid w:val="00AF7EA4"/>
    <w:rsid w:val="00B00BF9"/>
    <w:rsid w:val="00B017EF"/>
    <w:rsid w:val="00B01AC9"/>
    <w:rsid w:val="00B04290"/>
    <w:rsid w:val="00B428A9"/>
    <w:rsid w:val="00B434DE"/>
    <w:rsid w:val="00B467F8"/>
    <w:rsid w:val="00B53DCB"/>
    <w:rsid w:val="00B563AA"/>
    <w:rsid w:val="00B5727D"/>
    <w:rsid w:val="00B5788C"/>
    <w:rsid w:val="00B60DA4"/>
    <w:rsid w:val="00B61D7F"/>
    <w:rsid w:val="00B71EA8"/>
    <w:rsid w:val="00B72D7F"/>
    <w:rsid w:val="00B7725C"/>
    <w:rsid w:val="00B820EE"/>
    <w:rsid w:val="00B903F2"/>
    <w:rsid w:val="00B939F5"/>
    <w:rsid w:val="00B9524A"/>
    <w:rsid w:val="00B9610F"/>
    <w:rsid w:val="00BA5792"/>
    <w:rsid w:val="00BA620C"/>
    <w:rsid w:val="00BB03C2"/>
    <w:rsid w:val="00BB117F"/>
    <w:rsid w:val="00BC4870"/>
    <w:rsid w:val="00BC7903"/>
    <w:rsid w:val="00BE3132"/>
    <w:rsid w:val="00BF6B76"/>
    <w:rsid w:val="00C03D71"/>
    <w:rsid w:val="00C07D19"/>
    <w:rsid w:val="00C20CB5"/>
    <w:rsid w:val="00C36992"/>
    <w:rsid w:val="00C42231"/>
    <w:rsid w:val="00C44D11"/>
    <w:rsid w:val="00C455C6"/>
    <w:rsid w:val="00C47F44"/>
    <w:rsid w:val="00C50057"/>
    <w:rsid w:val="00C54E5C"/>
    <w:rsid w:val="00C562E0"/>
    <w:rsid w:val="00C608D8"/>
    <w:rsid w:val="00C610BB"/>
    <w:rsid w:val="00C63D3E"/>
    <w:rsid w:val="00C8109A"/>
    <w:rsid w:val="00C835C8"/>
    <w:rsid w:val="00C84673"/>
    <w:rsid w:val="00C85748"/>
    <w:rsid w:val="00C85CDC"/>
    <w:rsid w:val="00C9383F"/>
    <w:rsid w:val="00CB3B64"/>
    <w:rsid w:val="00CC1AEB"/>
    <w:rsid w:val="00CC47BB"/>
    <w:rsid w:val="00CD3916"/>
    <w:rsid w:val="00CD39AB"/>
    <w:rsid w:val="00CE30EC"/>
    <w:rsid w:val="00CF79B4"/>
    <w:rsid w:val="00D213E7"/>
    <w:rsid w:val="00D22F2A"/>
    <w:rsid w:val="00D238BB"/>
    <w:rsid w:val="00D24B20"/>
    <w:rsid w:val="00D24E2D"/>
    <w:rsid w:val="00D312BD"/>
    <w:rsid w:val="00D32DD5"/>
    <w:rsid w:val="00D363AB"/>
    <w:rsid w:val="00D421CD"/>
    <w:rsid w:val="00D4393F"/>
    <w:rsid w:val="00D47A68"/>
    <w:rsid w:val="00D55E6C"/>
    <w:rsid w:val="00D8421C"/>
    <w:rsid w:val="00D93CA8"/>
    <w:rsid w:val="00D94180"/>
    <w:rsid w:val="00D972B8"/>
    <w:rsid w:val="00DA5B2E"/>
    <w:rsid w:val="00DB2EEF"/>
    <w:rsid w:val="00DB37CB"/>
    <w:rsid w:val="00DB6799"/>
    <w:rsid w:val="00DC6D45"/>
    <w:rsid w:val="00DE01A7"/>
    <w:rsid w:val="00DE3F07"/>
    <w:rsid w:val="00DE75EC"/>
    <w:rsid w:val="00DE76C9"/>
    <w:rsid w:val="00DF3ADD"/>
    <w:rsid w:val="00DF5A30"/>
    <w:rsid w:val="00E04860"/>
    <w:rsid w:val="00E06112"/>
    <w:rsid w:val="00E115DE"/>
    <w:rsid w:val="00E2073F"/>
    <w:rsid w:val="00E235B9"/>
    <w:rsid w:val="00E30212"/>
    <w:rsid w:val="00E37DCF"/>
    <w:rsid w:val="00E44B0F"/>
    <w:rsid w:val="00E46D98"/>
    <w:rsid w:val="00E52427"/>
    <w:rsid w:val="00E5520D"/>
    <w:rsid w:val="00E77C95"/>
    <w:rsid w:val="00E81E4C"/>
    <w:rsid w:val="00E82AF1"/>
    <w:rsid w:val="00E83285"/>
    <w:rsid w:val="00E87907"/>
    <w:rsid w:val="00E93C60"/>
    <w:rsid w:val="00EA6C34"/>
    <w:rsid w:val="00EB1201"/>
    <w:rsid w:val="00EB1644"/>
    <w:rsid w:val="00EB3CE4"/>
    <w:rsid w:val="00EB4E80"/>
    <w:rsid w:val="00EB5C76"/>
    <w:rsid w:val="00EB7768"/>
    <w:rsid w:val="00EB7800"/>
    <w:rsid w:val="00EC7BCC"/>
    <w:rsid w:val="00ED7EA6"/>
    <w:rsid w:val="00EE0B2A"/>
    <w:rsid w:val="00EE6906"/>
    <w:rsid w:val="00EE6C39"/>
    <w:rsid w:val="00EE7F15"/>
    <w:rsid w:val="00EF2D31"/>
    <w:rsid w:val="00EF6C1E"/>
    <w:rsid w:val="00F10BCA"/>
    <w:rsid w:val="00F159BC"/>
    <w:rsid w:val="00F22845"/>
    <w:rsid w:val="00F239E1"/>
    <w:rsid w:val="00F26B1C"/>
    <w:rsid w:val="00F37F08"/>
    <w:rsid w:val="00F41174"/>
    <w:rsid w:val="00F423CB"/>
    <w:rsid w:val="00F43725"/>
    <w:rsid w:val="00F4762A"/>
    <w:rsid w:val="00F55A6E"/>
    <w:rsid w:val="00F65ADC"/>
    <w:rsid w:val="00F719D5"/>
    <w:rsid w:val="00F72C5B"/>
    <w:rsid w:val="00F74B1B"/>
    <w:rsid w:val="00F758AC"/>
    <w:rsid w:val="00F80CC6"/>
    <w:rsid w:val="00F831CF"/>
    <w:rsid w:val="00F83A7C"/>
    <w:rsid w:val="00F912E4"/>
    <w:rsid w:val="00FA0D50"/>
    <w:rsid w:val="00FA3172"/>
    <w:rsid w:val="00FA3D2F"/>
    <w:rsid w:val="00FB2B69"/>
    <w:rsid w:val="00FB38DD"/>
    <w:rsid w:val="00FB5BD5"/>
    <w:rsid w:val="00FE139C"/>
    <w:rsid w:val="00FE358D"/>
    <w:rsid w:val="00FE7EB8"/>
    <w:rsid w:val="00FF28B5"/>
    <w:rsid w:val="00FF2FAF"/>
    <w:rsid w:val="00FF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E5A3B8"/>
  <w15:chartTrackingRefBased/>
  <w15:docId w15:val="{3C8943DA-4FB0-4EB9-B3E8-CBF55363E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FA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95EA4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  <w:lang w:eastAsia="en-US"/>
    </w:rPr>
  </w:style>
  <w:style w:type="paragraph" w:styleId="2">
    <w:name w:val="heading 2"/>
    <w:basedOn w:val="a"/>
    <w:next w:val="a"/>
    <w:qFormat/>
    <w:rsid w:val="00595EA4"/>
    <w:pPr>
      <w:keepNext/>
      <w:spacing w:before="240" w:after="60"/>
      <w:outlineLvl w:val="1"/>
    </w:pPr>
    <w:rPr>
      <w:rFonts w:ascii="Arial" w:hAnsi="Arial"/>
      <w:b/>
      <w:i/>
      <w:szCs w:val="20"/>
      <w:lang w:eastAsia="en-US"/>
    </w:rPr>
  </w:style>
  <w:style w:type="paragraph" w:styleId="3">
    <w:name w:val="heading 3"/>
    <w:basedOn w:val="a"/>
    <w:next w:val="a"/>
    <w:qFormat/>
    <w:rsid w:val="00693C49"/>
    <w:pPr>
      <w:keepNext/>
      <w:spacing w:before="240" w:after="60"/>
      <w:jc w:val="center"/>
      <w:outlineLvl w:val="2"/>
    </w:pPr>
    <w:rPr>
      <w:rFonts w:ascii="Arial" w:hAnsi="Arial"/>
      <w:szCs w:val="20"/>
      <w:lang w:eastAsia="en-US"/>
    </w:rPr>
  </w:style>
  <w:style w:type="paragraph" w:styleId="4">
    <w:name w:val="heading 4"/>
    <w:basedOn w:val="a"/>
    <w:next w:val="a"/>
    <w:qFormat/>
    <w:rsid w:val="00595EA4"/>
    <w:pPr>
      <w:keepNext/>
      <w:spacing w:line="240" w:lineRule="atLeast"/>
      <w:jc w:val="center"/>
      <w:outlineLvl w:val="3"/>
    </w:pPr>
    <w:rPr>
      <w:szCs w:val="20"/>
      <w:lang w:eastAsia="en-US"/>
    </w:rPr>
  </w:style>
  <w:style w:type="paragraph" w:styleId="5">
    <w:name w:val="heading 5"/>
    <w:basedOn w:val="a"/>
    <w:next w:val="a"/>
    <w:qFormat/>
    <w:rsid w:val="00595EA4"/>
    <w:pPr>
      <w:keepNext/>
      <w:spacing w:line="240" w:lineRule="atLeast"/>
      <w:ind w:right="85"/>
      <w:outlineLvl w:val="4"/>
    </w:pPr>
    <w:rPr>
      <w:szCs w:val="20"/>
      <w:lang w:eastAsia="en-US"/>
    </w:rPr>
  </w:style>
  <w:style w:type="paragraph" w:styleId="6">
    <w:name w:val="heading 6"/>
    <w:basedOn w:val="a"/>
    <w:next w:val="a"/>
    <w:qFormat/>
    <w:rsid w:val="00595EA4"/>
    <w:pPr>
      <w:keepNext/>
      <w:spacing w:line="240" w:lineRule="atLeast"/>
      <w:jc w:val="center"/>
      <w:outlineLvl w:val="5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74D09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74D0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B0E39"/>
  </w:style>
  <w:style w:type="paragraph" w:customStyle="1" w:styleId="Twordizme">
    <w:name w:val="Tword_izme"/>
    <w:basedOn w:val="a"/>
    <w:link w:val="TwordizmeChar"/>
    <w:rsid w:val="00F22845"/>
    <w:pPr>
      <w:jc w:val="center"/>
    </w:pPr>
    <w:rPr>
      <w:rFonts w:ascii="ISOCPEUR" w:hAnsi="ISOCPEUR"/>
      <w:i/>
      <w:sz w:val="18"/>
    </w:rPr>
  </w:style>
  <w:style w:type="character" w:customStyle="1" w:styleId="TwordizmeChar">
    <w:name w:val="Tword_izme Char"/>
    <w:link w:val="Twordizme"/>
    <w:rsid w:val="00F22845"/>
    <w:rPr>
      <w:rFonts w:ascii="ISOCPEUR" w:hAnsi="ISOCPEUR"/>
      <w:i/>
      <w:sz w:val="18"/>
      <w:szCs w:val="24"/>
      <w:lang w:val="ru-RU" w:eastAsia="ru-RU" w:bidi="ar-SA"/>
    </w:rPr>
  </w:style>
  <w:style w:type="paragraph" w:customStyle="1" w:styleId="Twordfami">
    <w:name w:val="Tword_fami"/>
    <w:basedOn w:val="a"/>
    <w:link w:val="Twordfami0"/>
    <w:rsid w:val="00D55E6C"/>
    <w:rPr>
      <w:rFonts w:ascii="ISOCPEUR" w:hAnsi="ISOCPEUR" w:cs="Arial"/>
      <w:i/>
      <w:sz w:val="22"/>
      <w:szCs w:val="20"/>
    </w:rPr>
  </w:style>
  <w:style w:type="character" w:customStyle="1" w:styleId="TwordizmeCharChar">
    <w:name w:val="Tword_izme Char Char"/>
    <w:rsid w:val="0069384D"/>
    <w:rPr>
      <w:rFonts w:ascii="ISOCPEUR" w:hAnsi="ISOCPEUR" w:cs="Arial"/>
      <w:i/>
      <w:sz w:val="18"/>
      <w:szCs w:val="18"/>
      <w:lang w:val="ru-RU" w:eastAsia="ru-RU" w:bidi="ar-SA"/>
    </w:rPr>
  </w:style>
  <w:style w:type="paragraph" w:customStyle="1" w:styleId="Tworddate">
    <w:name w:val="Tword_date"/>
    <w:basedOn w:val="a"/>
    <w:link w:val="TworddateChar"/>
    <w:rsid w:val="00E83285"/>
    <w:pPr>
      <w:jc w:val="center"/>
    </w:pPr>
    <w:rPr>
      <w:rFonts w:ascii="ISOCPEUR" w:hAnsi="ISOCPEUR"/>
      <w:i/>
      <w:sz w:val="16"/>
    </w:rPr>
  </w:style>
  <w:style w:type="character" w:customStyle="1" w:styleId="TworddateChar">
    <w:name w:val="Tword_date Char"/>
    <w:link w:val="Tworddate"/>
    <w:rsid w:val="00E83285"/>
    <w:rPr>
      <w:rFonts w:ascii="ISOCPEUR" w:hAnsi="ISOCPEUR"/>
      <w:i/>
      <w:sz w:val="16"/>
      <w:szCs w:val="24"/>
      <w:lang w:val="ru-RU" w:eastAsia="ru-RU" w:bidi="ar-SA"/>
    </w:rPr>
  </w:style>
  <w:style w:type="character" w:customStyle="1" w:styleId="TwordcopyformatChar">
    <w:name w:val="Tword_copy_format Char"/>
    <w:link w:val="Twordcopyformat"/>
    <w:rsid w:val="0069384D"/>
    <w:rPr>
      <w:rFonts w:ascii="ISOCPEUR" w:hAnsi="ISOCPEUR" w:cs="Arial"/>
      <w:i/>
      <w:sz w:val="22"/>
      <w:lang w:val="ru-RU" w:eastAsia="ru-RU" w:bidi="ar-SA"/>
    </w:rPr>
  </w:style>
  <w:style w:type="paragraph" w:customStyle="1" w:styleId="Twordcopyformat">
    <w:name w:val="Tword_copy_format"/>
    <w:basedOn w:val="a"/>
    <w:link w:val="TwordcopyformatChar"/>
    <w:rsid w:val="00E83285"/>
    <w:pPr>
      <w:jc w:val="center"/>
    </w:pPr>
    <w:rPr>
      <w:rFonts w:ascii="ISOCPEUR" w:hAnsi="ISOCPEUR" w:cs="Arial"/>
      <w:i/>
      <w:sz w:val="22"/>
      <w:szCs w:val="20"/>
    </w:rPr>
  </w:style>
  <w:style w:type="paragraph" w:customStyle="1" w:styleId="Twordaddfielddate">
    <w:name w:val="Tword_add_field_date"/>
    <w:basedOn w:val="a"/>
    <w:rsid w:val="00E83285"/>
    <w:pPr>
      <w:jc w:val="right"/>
    </w:pPr>
    <w:rPr>
      <w:rFonts w:ascii="ISOCPEUR" w:hAnsi="ISOCPEUR"/>
      <w:i/>
      <w:sz w:val="22"/>
    </w:rPr>
  </w:style>
  <w:style w:type="paragraph" w:customStyle="1" w:styleId="Twordoboz">
    <w:name w:val="Tword_oboz"/>
    <w:basedOn w:val="a"/>
    <w:rsid w:val="008303B1"/>
    <w:pPr>
      <w:jc w:val="center"/>
    </w:pPr>
    <w:rPr>
      <w:rFonts w:ascii="ISOCPEUR" w:hAnsi="ISOCPEUR" w:cs="Arial"/>
      <w:i/>
      <w:sz w:val="36"/>
      <w:szCs w:val="36"/>
    </w:rPr>
  </w:style>
  <w:style w:type="paragraph" w:customStyle="1" w:styleId="Twordnaim">
    <w:name w:val="Tword_naim"/>
    <w:basedOn w:val="a"/>
    <w:rsid w:val="00725535"/>
    <w:pPr>
      <w:jc w:val="center"/>
    </w:pPr>
    <w:rPr>
      <w:rFonts w:ascii="ISOCPEUR" w:hAnsi="ISOCPEUR" w:cs="Arial"/>
      <w:i/>
      <w:sz w:val="28"/>
      <w:szCs w:val="28"/>
    </w:rPr>
  </w:style>
  <w:style w:type="paragraph" w:customStyle="1" w:styleId="Twordpage">
    <w:name w:val="Tword_page"/>
    <w:basedOn w:val="a"/>
    <w:rsid w:val="00A74D09"/>
    <w:pPr>
      <w:jc w:val="center"/>
    </w:pPr>
    <w:rPr>
      <w:rFonts w:ascii="Arial" w:hAnsi="Arial"/>
      <w:i/>
      <w:sz w:val="18"/>
    </w:rPr>
  </w:style>
  <w:style w:type="paragraph" w:customStyle="1" w:styleId="Twordnormal">
    <w:name w:val="Tword_normal"/>
    <w:basedOn w:val="a"/>
    <w:link w:val="Twordnormal0"/>
    <w:rsid w:val="00A74D09"/>
    <w:pPr>
      <w:ind w:firstLine="709"/>
      <w:jc w:val="both"/>
    </w:pPr>
    <w:rPr>
      <w:rFonts w:ascii="ISOCPEUR" w:hAnsi="ISOCPEUR"/>
      <w:i/>
      <w:sz w:val="28"/>
    </w:rPr>
  </w:style>
  <w:style w:type="character" w:customStyle="1" w:styleId="Twordnormal0">
    <w:name w:val="Tword_normal Знак"/>
    <w:link w:val="Twordnormal"/>
    <w:rsid w:val="00676AD9"/>
    <w:rPr>
      <w:rFonts w:ascii="ISOCPEUR" w:hAnsi="ISOCPEUR"/>
      <w:i/>
      <w:sz w:val="28"/>
      <w:szCs w:val="24"/>
      <w:lang w:val="ru-RU" w:eastAsia="ru-RU" w:bidi="ar-SA"/>
    </w:rPr>
  </w:style>
  <w:style w:type="paragraph" w:customStyle="1" w:styleId="Twordfirm">
    <w:name w:val="Tword_firm"/>
    <w:basedOn w:val="a"/>
    <w:link w:val="TwordfirmCharChar"/>
    <w:rsid w:val="008303B1"/>
    <w:pPr>
      <w:jc w:val="center"/>
    </w:pPr>
    <w:rPr>
      <w:rFonts w:ascii="ISOCPEUR" w:hAnsi="ISOCPEUR" w:cs="Arial"/>
      <w:i/>
    </w:rPr>
  </w:style>
  <w:style w:type="character" w:customStyle="1" w:styleId="TwordfirmCharChar">
    <w:name w:val="Tword_firm Char Char"/>
    <w:link w:val="Twordfirm"/>
    <w:rsid w:val="008303B1"/>
    <w:rPr>
      <w:rFonts w:ascii="ISOCPEUR" w:hAnsi="ISOCPEUR" w:cs="Arial"/>
      <w:i/>
      <w:sz w:val="24"/>
      <w:szCs w:val="24"/>
      <w:lang w:val="ru-RU" w:eastAsia="ru-RU" w:bidi="ar-SA"/>
    </w:rPr>
  </w:style>
  <w:style w:type="paragraph" w:customStyle="1" w:styleId="Twordlitlistlistov">
    <w:name w:val="Tword_lit_list_listov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18"/>
    </w:rPr>
  </w:style>
  <w:style w:type="paragraph" w:customStyle="1" w:styleId="Twordpagenumber">
    <w:name w:val="Tword_page_number"/>
    <w:basedOn w:val="Twordlitlistlistov"/>
    <w:rsid w:val="008303B1"/>
    <w:rPr>
      <w:sz w:val="24"/>
      <w:lang w:val="en-US"/>
    </w:rPr>
  </w:style>
  <w:style w:type="paragraph" w:customStyle="1" w:styleId="Twordlitera">
    <w:name w:val="Tword_litera"/>
    <w:basedOn w:val="Twordlitlistlistov"/>
    <w:rsid w:val="008303B1"/>
    <w:rPr>
      <w:sz w:val="18"/>
    </w:rPr>
  </w:style>
  <w:style w:type="paragraph" w:customStyle="1" w:styleId="Twordaddfieldtext">
    <w:name w:val="Tword_add_field_text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addfieldheads">
    <w:name w:val="Tword_add_field_heads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tdoc">
    <w:name w:val="Tword_tdoc"/>
    <w:basedOn w:val="a"/>
    <w:rsid w:val="008303B1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styleId="a6">
    <w:name w:val="Hyperlink"/>
    <w:rsid w:val="00676AD9"/>
    <w:rPr>
      <w:color w:val="0000FF"/>
      <w:u w:val="single"/>
    </w:rPr>
  </w:style>
  <w:style w:type="paragraph" w:customStyle="1" w:styleId="TwordLRheads">
    <w:name w:val="Tword_LR_heads"/>
    <w:basedOn w:val="a"/>
    <w:rsid w:val="00676AD9"/>
    <w:pPr>
      <w:widowControl w:val="0"/>
      <w:adjustRightInd w:val="0"/>
      <w:spacing w:line="360" w:lineRule="atLeast"/>
      <w:jc w:val="center"/>
      <w:textAlignment w:val="baseline"/>
    </w:pPr>
    <w:rPr>
      <w:rFonts w:ascii="ISOCPEUR" w:hAnsi="ISOCPEUR"/>
      <w:i/>
    </w:rPr>
  </w:style>
  <w:style w:type="paragraph" w:customStyle="1" w:styleId="TwordLRhead">
    <w:name w:val="Tword_LR_head"/>
    <w:basedOn w:val="TwordLRheads"/>
    <w:rsid w:val="00676AD9"/>
    <w:pPr>
      <w:spacing w:line="480" w:lineRule="auto"/>
    </w:pPr>
    <w:rPr>
      <w:sz w:val="32"/>
    </w:rPr>
  </w:style>
  <w:style w:type="paragraph" w:customStyle="1" w:styleId="TwordLRContent">
    <w:name w:val="Tword_LR_Content"/>
    <w:basedOn w:val="Twordizme"/>
    <w:rsid w:val="00676AD9"/>
    <w:pPr>
      <w:widowControl w:val="0"/>
      <w:adjustRightInd w:val="0"/>
      <w:textAlignment w:val="baseline"/>
    </w:pPr>
    <w:rPr>
      <w:rFonts w:cs="Arial"/>
      <w:sz w:val="22"/>
      <w:szCs w:val="18"/>
    </w:rPr>
  </w:style>
  <w:style w:type="paragraph" w:styleId="20">
    <w:name w:val="Body Text Indent 2"/>
    <w:basedOn w:val="a"/>
    <w:rsid w:val="00693C49"/>
    <w:pPr>
      <w:spacing w:line="240" w:lineRule="atLeast"/>
      <w:ind w:firstLine="567"/>
    </w:pPr>
    <w:rPr>
      <w:szCs w:val="20"/>
      <w:lang w:eastAsia="en-US"/>
    </w:rPr>
  </w:style>
  <w:style w:type="paragraph" w:styleId="a7">
    <w:name w:val="Body Text"/>
    <w:basedOn w:val="a"/>
    <w:rsid w:val="00693C49"/>
    <w:rPr>
      <w:szCs w:val="20"/>
      <w:lang w:eastAsia="en-US"/>
    </w:rPr>
  </w:style>
  <w:style w:type="paragraph" w:styleId="a8">
    <w:name w:val="Body Text Indent"/>
    <w:basedOn w:val="a"/>
    <w:rsid w:val="00595EA4"/>
    <w:pPr>
      <w:spacing w:after="120"/>
      <w:ind w:left="283"/>
    </w:pPr>
  </w:style>
  <w:style w:type="paragraph" w:styleId="30">
    <w:name w:val="Body Text Indent 3"/>
    <w:basedOn w:val="a"/>
    <w:rsid w:val="00595EA4"/>
    <w:pPr>
      <w:spacing w:after="120"/>
      <w:ind w:left="283"/>
    </w:pPr>
    <w:rPr>
      <w:sz w:val="16"/>
      <w:szCs w:val="16"/>
    </w:rPr>
  </w:style>
  <w:style w:type="paragraph" w:styleId="21">
    <w:name w:val="Body Text 2"/>
    <w:basedOn w:val="a"/>
    <w:rsid w:val="00595EA4"/>
    <w:pPr>
      <w:spacing w:after="120" w:line="480" w:lineRule="auto"/>
    </w:pPr>
  </w:style>
  <w:style w:type="paragraph" w:customStyle="1" w:styleId="Heading">
    <w:name w:val="Heading"/>
    <w:rsid w:val="00595EA4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4"/>
      <w:szCs w:val="22"/>
      <w:lang w:eastAsia="en-US"/>
    </w:rPr>
  </w:style>
  <w:style w:type="table" w:styleId="a9">
    <w:name w:val="Table Grid"/>
    <w:basedOn w:val="a1"/>
    <w:rsid w:val="00595E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Plain Text"/>
    <w:basedOn w:val="a"/>
    <w:rsid w:val="00595EA4"/>
    <w:rPr>
      <w:rFonts w:ascii="Courier New" w:hAnsi="Courier New"/>
      <w:sz w:val="20"/>
      <w:szCs w:val="20"/>
      <w:lang w:val="en-US" w:eastAsia="en-US"/>
    </w:rPr>
  </w:style>
  <w:style w:type="character" w:styleId="ab">
    <w:name w:val="FollowedHyperlink"/>
    <w:rsid w:val="00595EA4"/>
    <w:rPr>
      <w:color w:val="800080"/>
      <w:u w:val="single"/>
    </w:rPr>
  </w:style>
  <w:style w:type="paragraph" w:styleId="ac">
    <w:name w:val="Normal (Web)"/>
    <w:basedOn w:val="a"/>
    <w:rsid w:val="00595EA4"/>
    <w:pP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styleId="ad">
    <w:name w:val="Subtitle"/>
    <w:basedOn w:val="a"/>
    <w:qFormat/>
    <w:rsid w:val="00595EA4"/>
    <w:pPr>
      <w:spacing w:after="60"/>
      <w:jc w:val="center"/>
      <w:outlineLvl w:val="1"/>
    </w:pPr>
    <w:rPr>
      <w:rFonts w:ascii="Arial" w:hAnsi="Arial" w:cs="Arial"/>
      <w:lang w:eastAsia="en-US"/>
    </w:rPr>
  </w:style>
  <w:style w:type="character" w:customStyle="1" w:styleId="Twordfami0">
    <w:name w:val="Tword_fami Знак"/>
    <w:link w:val="Twordfami"/>
    <w:rsid w:val="00C85748"/>
    <w:rPr>
      <w:rFonts w:ascii="ISOCPEUR" w:hAnsi="ISOCPEUR" w:cs="Arial"/>
      <w:i/>
      <w:sz w:val="22"/>
      <w:lang w:val="ru-RU" w:eastAsia="ru-RU" w:bidi="ar-SA"/>
    </w:rPr>
  </w:style>
  <w:style w:type="paragraph" w:styleId="ae">
    <w:name w:val="Document Map"/>
    <w:basedOn w:val="a"/>
    <w:semiHidden/>
    <w:rsid w:val="00DA5B2E"/>
    <w:pPr>
      <w:shd w:val="clear" w:color="auto" w:fill="000080"/>
    </w:pPr>
    <w:rPr>
      <w:rFonts w:ascii="Tahoma" w:hAnsi="Tahoma" w:cs="Tahoma"/>
      <w:b/>
      <w:sz w:val="20"/>
      <w:szCs w:val="20"/>
    </w:rPr>
  </w:style>
  <w:style w:type="character" w:customStyle="1" w:styleId="longtext">
    <w:name w:val="long_text"/>
    <w:rsid w:val="00B7725C"/>
  </w:style>
  <w:style w:type="paragraph" w:styleId="af">
    <w:name w:val="Title"/>
    <w:basedOn w:val="a"/>
    <w:next w:val="a"/>
    <w:link w:val="af0"/>
    <w:qFormat/>
    <w:rsid w:val="00B772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Заголовок Знак"/>
    <w:link w:val="af"/>
    <w:rsid w:val="00B7725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hps">
    <w:name w:val="hps"/>
    <w:rsid w:val="009D7358"/>
  </w:style>
  <w:style w:type="paragraph" w:styleId="af1">
    <w:name w:val="List Paragraph"/>
    <w:basedOn w:val="a"/>
    <w:uiPriority w:val="34"/>
    <w:qFormat/>
    <w:rsid w:val="00B961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2">
    <w:name w:val="Balloon Text"/>
    <w:basedOn w:val="a"/>
    <w:link w:val="af3"/>
    <w:rsid w:val="00F37F0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F37F0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03D71"/>
    <w:rPr>
      <w:rFonts w:ascii="Arial" w:hAnsi="Arial"/>
      <w:b/>
      <w:kern w:val="28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3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39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20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44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658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0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13614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045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221816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63200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2135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0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1185">
          <w:marLeft w:val="304"/>
          <w:marRight w:val="152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7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93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734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36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6739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268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544272">
                                              <w:marLeft w:val="0"/>
                                              <w:marRight w:val="0"/>
                                              <w:marTop w:val="0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5399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6453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5874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73384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2469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8550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0505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8366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375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235170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33537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1166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51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Tword%201.07\tword107\Tword_SPDS_A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3B0CF-50AF-4836-B35F-E505E5EE4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Tword_SPDS_A4.dot</Template>
  <TotalTime>5</TotalTime>
  <Pages>3</Pages>
  <Words>485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Этот текст приведен здесь для настройки шаблона</vt:lpstr>
    </vt:vector>
  </TitlesOfParts>
  <Company>org</Company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Этот текст приведен здесь для настройки шаблона</dc:title>
  <dc:subject/>
  <dc:creator>Александр</dc:creator>
  <cp:keywords/>
  <cp:lastModifiedBy>Kovalyova, Maria</cp:lastModifiedBy>
  <cp:revision>6</cp:revision>
  <cp:lastPrinted>2018-01-22T08:34:00Z</cp:lastPrinted>
  <dcterms:created xsi:type="dcterms:W3CDTF">2019-08-12T14:36:00Z</dcterms:created>
  <dcterms:modified xsi:type="dcterms:W3CDTF">2019-08-13T05:45:00Z</dcterms:modified>
</cp:coreProperties>
</file>